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enraster"/>
        <w:tblpPr w:rightFromText="1418" w:vertAnchor="page" w:horzAnchor="margin" w:tblpY="840"/>
        <w:tblW w:w="0" w:type="auto"/>
        <w:tblLayout w:type="fixed"/>
        <w:tblLook w:val="04A0" w:firstRow="1" w:lastRow="0" w:firstColumn="1" w:lastColumn="0" w:noHBand="0" w:noVBand="1"/>
      </w:tblPr>
      <w:tblGrid>
        <w:gridCol w:w="5954"/>
      </w:tblGrid>
      <w:tr w:rsidR="002C6805" w:rsidRPr="00D36859" w14:paraId="007A78AE" w14:textId="77777777" w:rsidTr="00593C4A">
        <w:tc>
          <w:tcPr>
            <w:tcW w:w="5954" w:type="dxa"/>
          </w:tcPr>
          <w:p w14:paraId="5EABD0EA" w14:textId="2FFDB149" w:rsidR="004F0EF3" w:rsidRPr="005F3493" w:rsidRDefault="005F3493" w:rsidP="00593C4A">
            <w:pPr>
              <w:pStyle w:val="berschriftH12"/>
              <w:framePr w:wrap="auto" w:vAnchor="margin" w:hAnchor="text" w:yAlign="inline"/>
              <w:rPr>
                <w:lang w:val="en-GB"/>
              </w:rPr>
            </w:pPr>
            <w:r w:rsidRPr="005F3493">
              <w:rPr>
                <w:lang w:val="en-GB"/>
              </w:rPr>
              <w:t>Exhibition</w:t>
            </w:r>
            <w:r w:rsidR="00787FE7" w:rsidRPr="005F3493">
              <w:rPr>
                <w:lang w:val="en-GB"/>
              </w:rPr>
              <w:t xml:space="preserve"> </w:t>
            </w:r>
            <w:r w:rsidRPr="005F3493">
              <w:rPr>
                <w:lang w:val="en-GB"/>
              </w:rPr>
              <w:br/>
            </w:r>
            <w:r w:rsidR="00490514" w:rsidRPr="005F3493">
              <w:rPr>
                <w:lang w:val="en-GB"/>
              </w:rPr>
              <w:t>“</w:t>
            </w:r>
            <w:r w:rsidR="00A61F77">
              <w:rPr>
                <w:lang w:val="en-GB"/>
              </w:rPr>
              <w:t xml:space="preserve">Designing for Berlin. </w:t>
            </w:r>
            <w:r w:rsidR="00A61F77" w:rsidRPr="00A61F77">
              <w:rPr>
                <w:lang w:val="en-GB"/>
              </w:rPr>
              <w:t>Design from the Academy of Art Berlin-</w:t>
            </w:r>
            <w:proofErr w:type="spellStart"/>
            <w:r w:rsidR="00A61F77" w:rsidRPr="00A61F77">
              <w:rPr>
                <w:lang w:val="en-GB"/>
              </w:rPr>
              <w:t>Weißensee</w:t>
            </w:r>
            <w:proofErr w:type="spellEnd"/>
            <w:r w:rsidR="00490514" w:rsidRPr="005F3493">
              <w:rPr>
                <w:lang w:val="en-GB"/>
              </w:rPr>
              <w:t xml:space="preserve">” </w:t>
            </w:r>
          </w:p>
        </w:tc>
      </w:tr>
    </w:tbl>
    <w:p w14:paraId="476CB0A0" w14:textId="0E314744" w:rsidR="00FF7C9E" w:rsidRPr="005F3493" w:rsidRDefault="00787FE7" w:rsidP="00490514">
      <w:pPr>
        <w:pStyle w:val="berschriftH2"/>
        <w:rPr>
          <w:lang w:val="en-GB"/>
        </w:rPr>
      </w:pPr>
      <w:r w:rsidRPr="005F3493">
        <w:rPr>
          <w:lang w:val="en-GB"/>
        </w:rPr>
        <w:t>Opening</w:t>
      </w:r>
      <w:r w:rsidR="004F0EF3" w:rsidRPr="005F3493">
        <w:rPr>
          <w:lang w:val="en-GB"/>
        </w:rPr>
        <w:t xml:space="preserve">: </w:t>
      </w:r>
      <w:r w:rsidR="000D147F">
        <w:rPr>
          <w:lang w:val="en-GB"/>
        </w:rPr>
        <w:t>April</w:t>
      </w:r>
      <w:r w:rsidR="00490514" w:rsidRPr="005F3493">
        <w:rPr>
          <w:lang w:val="en-GB"/>
        </w:rPr>
        <w:t xml:space="preserve"> 1</w:t>
      </w:r>
      <w:r w:rsidR="000D147F">
        <w:rPr>
          <w:lang w:val="en-GB"/>
        </w:rPr>
        <w:t>5</w:t>
      </w:r>
      <w:r w:rsidRPr="005F3493">
        <w:rPr>
          <w:lang w:val="en-GB"/>
        </w:rPr>
        <w:t>,</w:t>
      </w:r>
      <w:r w:rsidR="003A778A" w:rsidRPr="005F3493">
        <w:rPr>
          <w:lang w:val="en-GB"/>
        </w:rPr>
        <w:t xml:space="preserve"> 202</w:t>
      </w:r>
      <w:r w:rsidR="000D147F">
        <w:rPr>
          <w:lang w:val="en-GB"/>
        </w:rPr>
        <w:t>6</w:t>
      </w:r>
      <w:r w:rsidR="004F0EF3" w:rsidRPr="005F3493">
        <w:rPr>
          <w:lang w:val="en-GB"/>
        </w:rPr>
        <w:t xml:space="preserve">, </w:t>
      </w:r>
      <w:r w:rsidRPr="005F3493">
        <w:rPr>
          <w:lang w:val="en-GB"/>
        </w:rPr>
        <w:t>19:00</w:t>
      </w:r>
      <w:r w:rsidR="00490514" w:rsidRPr="005F3493">
        <w:rPr>
          <w:lang w:val="en-GB"/>
        </w:rPr>
        <w:t xml:space="preserve"> </w:t>
      </w:r>
      <w:r w:rsidR="00490514" w:rsidRPr="005F3493">
        <w:rPr>
          <w:lang w:val="en-GB"/>
        </w:rPr>
        <w:br/>
        <w:t xml:space="preserve">Duration: </w:t>
      </w:r>
      <w:r w:rsidR="000D147F">
        <w:rPr>
          <w:lang w:val="en-GB"/>
        </w:rPr>
        <w:t>April</w:t>
      </w:r>
      <w:r w:rsidR="00490514" w:rsidRPr="005F3493">
        <w:rPr>
          <w:lang w:val="en-GB"/>
        </w:rPr>
        <w:t xml:space="preserve"> </w:t>
      </w:r>
      <w:r w:rsidR="000D147F">
        <w:rPr>
          <w:lang w:val="en-GB"/>
        </w:rPr>
        <w:t>16</w:t>
      </w:r>
      <w:r w:rsidR="00490514" w:rsidRPr="005F3493">
        <w:rPr>
          <w:lang w:val="en-GB"/>
        </w:rPr>
        <w:t>, 202</w:t>
      </w:r>
      <w:r w:rsidR="000D147F">
        <w:rPr>
          <w:lang w:val="en-GB"/>
        </w:rPr>
        <w:t>6</w:t>
      </w:r>
      <w:r w:rsidR="00490514" w:rsidRPr="005F3493">
        <w:rPr>
          <w:lang w:val="en-GB"/>
        </w:rPr>
        <w:t xml:space="preserve"> – </w:t>
      </w:r>
      <w:r w:rsidR="000D147F">
        <w:rPr>
          <w:lang w:val="en-GB"/>
        </w:rPr>
        <w:t>February</w:t>
      </w:r>
      <w:r w:rsidR="00490514" w:rsidRPr="005F3493">
        <w:rPr>
          <w:lang w:val="en-GB"/>
        </w:rPr>
        <w:t xml:space="preserve"> </w:t>
      </w:r>
      <w:r w:rsidR="000D147F">
        <w:rPr>
          <w:lang w:val="en-GB"/>
        </w:rPr>
        <w:t>2</w:t>
      </w:r>
      <w:r w:rsidR="00490514" w:rsidRPr="005F3493">
        <w:rPr>
          <w:lang w:val="en-GB"/>
        </w:rPr>
        <w:t>2, 202</w:t>
      </w:r>
      <w:r w:rsidR="000D147F">
        <w:rPr>
          <w:lang w:val="en-GB"/>
        </w:rPr>
        <w:t>7</w:t>
      </w:r>
      <w:r w:rsidR="00490514" w:rsidRPr="005F3493">
        <w:rPr>
          <w:lang w:val="en-GB"/>
        </w:rPr>
        <w:t xml:space="preserve"> </w:t>
      </w:r>
    </w:p>
    <w:tbl>
      <w:tblPr>
        <w:tblStyle w:val="TabellemithellemGitternetz"/>
        <w:tblW w:w="7540" w:type="dxa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98"/>
        <w:gridCol w:w="3542"/>
      </w:tblGrid>
      <w:tr w:rsidR="00EF7ADE" w:rsidRPr="005F3493" w14:paraId="60627742" w14:textId="77777777" w:rsidTr="00AA4C0A">
        <w:trPr>
          <w:trHeight w:val="3515"/>
        </w:trPr>
        <w:tc>
          <w:tcPr>
            <w:tcW w:w="3998" w:type="dxa"/>
          </w:tcPr>
          <w:p w14:paraId="5C6014FB" w14:textId="0D5D2063" w:rsidR="00B06C02" w:rsidRPr="005F3493" w:rsidRDefault="00A172DB" w:rsidP="00FF7C9E">
            <w:pPr>
              <w:rPr>
                <w:rFonts w:ascii="Suisse Int'l" w:hAnsi="Suisse Int'l" w:cs="Suisse Int'l"/>
                <w:lang w:val="en-GB"/>
              </w:rPr>
            </w:pPr>
            <w:r>
              <w:rPr>
                <w:noProof/>
              </w:rPr>
              <w:drawing>
                <wp:anchor distT="0" distB="288290" distL="114300" distR="114300" simplePos="0" relativeHeight="251822080" behindDoc="0" locked="0" layoutInCell="1" allowOverlap="1" wp14:anchorId="48B03CEC" wp14:editId="5235C779">
                  <wp:simplePos x="0" y="0"/>
                  <wp:positionH relativeFrom="column">
                    <wp:posOffset>477553</wp:posOffset>
                  </wp:positionH>
                  <wp:positionV relativeFrom="paragraph">
                    <wp:posOffset>228286</wp:posOffset>
                  </wp:positionV>
                  <wp:extent cx="1440000" cy="2048400"/>
                  <wp:effectExtent l="0" t="0" r="0" b="0"/>
                  <wp:wrapThrough wrapText="bothSides">
                    <wp:wrapPolygon edited="0">
                      <wp:start x="0" y="0"/>
                      <wp:lineTo x="0" y="21433"/>
                      <wp:lineTo x="21343" y="21433"/>
                      <wp:lineTo x="21343" y="0"/>
                      <wp:lineTo x="0" y="0"/>
                    </wp:wrapPolygon>
                  </wp:wrapThrough>
                  <wp:docPr id="443627179" name="Grafik 3" descr="Ein Bild, das Text, Poster, Reklametafel, Screensh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627179" name="Grafik 3" descr="Ein Bild, das Text, Poster, Reklametafel, Screenshot enthält.&#10;&#10;Automatisch generierte Beschreibu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204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2" w:type="dxa"/>
            <w:vAlign w:val="center"/>
          </w:tcPr>
          <w:p w14:paraId="67A7D177" w14:textId="367D538B" w:rsidR="005D7E71" w:rsidRPr="00D36859" w:rsidRDefault="00A172DB" w:rsidP="005D7E71">
            <w:pPr>
              <w:spacing w:line="240" w:lineRule="auto"/>
              <w:rPr>
                <w:rFonts w:ascii="Suisse Int'l" w:hAnsi="Suisse Int'l" w:cs="Suisse Int'l"/>
                <w:szCs w:val="20"/>
                <w:lang w:val="en-US"/>
              </w:rPr>
            </w:pPr>
            <w:proofErr w:type="spellStart"/>
            <w:r w:rsidRPr="00D36859">
              <w:rPr>
                <w:rFonts w:hint="cs"/>
                <w:lang w:val="en-US"/>
              </w:rPr>
              <w:t>Keyvisual</w:t>
            </w:r>
            <w:proofErr w:type="spellEnd"/>
            <w:r w:rsidRPr="00D36859">
              <w:rPr>
                <w:rFonts w:hint="cs"/>
                <w:lang w:val="en-US"/>
              </w:rPr>
              <w:t xml:space="preserve"> </w:t>
            </w:r>
            <w:r w:rsidRPr="00D36859">
              <w:rPr>
                <w:lang w:val="en-US"/>
              </w:rPr>
              <w:br/>
            </w:r>
            <w:r w:rsidR="005D7E71" w:rsidRPr="00D36859">
              <w:rPr>
                <w:rFonts w:ascii="Suisse Int'l" w:hAnsi="Suisse Int'l" w:cs="Suisse Int'l"/>
                <w:szCs w:val="20"/>
                <w:lang w:val="en-US"/>
              </w:rPr>
              <w:t xml:space="preserve">“Designing for Berlin. Design from the </w:t>
            </w:r>
            <w:proofErr w:type="spellStart"/>
            <w:r w:rsidR="005D7E71" w:rsidRPr="00D36859">
              <w:rPr>
                <w:rFonts w:ascii="Suisse Int'l" w:hAnsi="Suisse Int'l" w:cs="Suisse Int'l"/>
                <w:szCs w:val="20"/>
                <w:lang w:val="en-US"/>
              </w:rPr>
              <w:t>Acadamy</w:t>
            </w:r>
            <w:proofErr w:type="spellEnd"/>
            <w:r w:rsidR="005D7E71" w:rsidRPr="00D36859">
              <w:rPr>
                <w:rFonts w:ascii="Suisse Int'l" w:hAnsi="Suisse Int'l" w:cs="Suisse Int'l"/>
                <w:szCs w:val="20"/>
                <w:lang w:val="en-US"/>
              </w:rPr>
              <w:t xml:space="preserve"> of Art Berlin-</w:t>
            </w:r>
            <w:proofErr w:type="spellStart"/>
            <w:proofErr w:type="gramStart"/>
            <w:r w:rsidR="005D7E71" w:rsidRPr="00D36859">
              <w:rPr>
                <w:rFonts w:ascii="Suisse Int'l" w:hAnsi="Suisse Int'l" w:cs="Suisse Int'l"/>
                <w:szCs w:val="20"/>
                <w:lang w:val="en-US"/>
              </w:rPr>
              <w:t>Weißensee</w:t>
            </w:r>
            <w:proofErr w:type="spellEnd"/>
            <w:r w:rsidR="005D7E71" w:rsidRPr="00D36859">
              <w:rPr>
                <w:rFonts w:ascii="Suisse Int'l" w:hAnsi="Suisse Int'l" w:cs="Suisse Int'l"/>
                <w:szCs w:val="20"/>
                <w:lang w:val="en-US"/>
              </w:rPr>
              <w:t>“</w:t>
            </w:r>
            <w:proofErr w:type="gramEnd"/>
            <w:r w:rsidR="005D7E71" w:rsidRPr="00D36859">
              <w:rPr>
                <w:rFonts w:ascii="Suisse Int'l" w:hAnsi="Suisse Int'l" w:cs="Suisse Int'l"/>
                <w:szCs w:val="20"/>
                <w:lang w:val="en-US"/>
              </w:rPr>
              <w:t xml:space="preserve"> </w:t>
            </w:r>
          </w:p>
          <w:p w14:paraId="688A5CC1" w14:textId="086721BE" w:rsidR="00A172DB" w:rsidRPr="005D7E71" w:rsidRDefault="005D7E71" w:rsidP="00A172DB">
            <w:pPr>
              <w:rPr>
                <w:rFonts w:ascii="Suisse Int'l" w:hAnsi="Suisse Int'l" w:cs="Suisse Int'l"/>
                <w:szCs w:val="20"/>
              </w:rPr>
            </w:pPr>
            <w:r w:rsidRPr="005D7E71">
              <w:rPr>
                <w:rFonts w:ascii="Suisse Int'l" w:hAnsi="Suisse Int'l" w:cs="Suisse Int'l" w:hint="cs"/>
                <w:szCs w:val="20"/>
              </w:rPr>
              <w:t>Design</w:t>
            </w:r>
            <w:r w:rsidR="00A172DB" w:rsidRPr="005D7E71">
              <w:rPr>
                <w:rFonts w:ascii="Suisse Int'l" w:hAnsi="Suisse Int'l" w:cs="Suisse Int'l" w:hint="cs"/>
                <w:szCs w:val="20"/>
              </w:rPr>
              <w:t xml:space="preserve">: Studio </w:t>
            </w:r>
            <w:proofErr w:type="spellStart"/>
            <w:r w:rsidR="00A172DB" w:rsidRPr="005D7E71">
              <w:rPr>
                <w:rFonts w:ascii="Suisse Int'l" w:hAnsi="Suisse Int'l" w:cs="Suisse Int'l" w:hint="cs"/>
                <w:szCs w:val="20"/>
              </w:rPr>
              <w:t>mut</w:t>
            </w:r>
            <w:proofErr w:type="spellEnd"/>
            <w:r w:rsidR="00A172DB" w:rsidRPr="00655976">
              <w:t xml:space="preserve"> und </w:t>
            </w:r>
            <w:proofErr w:type="spellStart"/>
            <w:r w:rsidR="00A172DB" w:rsidRPr="00655976">
              <w:t>anmut</w:t>
            </w:r>
            <w:proofErr w:type="spellEnd"/>
            <w:r w:rsidR="00A172DB" w:rsidRPr="00655976">
              <w:t xml:space="preserve">, </w:t>
            </w:r>
            <w:proofErr w:type="spellStart"/>
            <w:r w:rsidR="00A172DB" w:rsidRPr="00655976">
              <w:t>weißensee</w:t>
            </w:r>
            <w:proofErr w:type="spellEnd"/>
            <w:r w:rsidR="00A172DB" w:rsidRPr="00655976">
              <w:t xml:space="preserve"> </w:t>
            </w:r>
            <w:proofErr w:type="spellStart"/>
            <w:r w:rsidR="00A172DB" w:rsidRPr="00655976">
              <w:t>kunsthochschule</w:t>
            </w:r>
            <w:proofErr w:type="spellEnd"/>
            <w:r w:rsidR="00A172DB" w:rsidRPr="00655976">
              <w:t xml:space="preserve"> </w:t>
            </w:r>
            <w:proofErr w:type="spellStart"/>
            <w:r w:rsidR="00A172DB" w:rsidRPr="00655976">
              <w:t>berlin</w:t>
            </w:r>
            <w:proofErr w:type="spellEnd"/>
          </w:p>
          <w:p w14:paraId="6D11D698" w14:textId="48D2A645" w:rsidR="00B06C02" w:rsidRPr="00D36859" w:rsidRDefault="00B06C02" w:rsidP="00FF7C9E">
            <w:pPr>
              <w:rPr>
                <w:rFonts w:ascii="Suisse Int'l" w:hAnsi="Suisse Int'l" w:cs="Suisse Int'l"/>
              </w:rPr>
            </w:pPr>
          </w:p>
        </w:tc>
      </w:tr>
      <w:tr w:rsidR="00EF7ADE" w:rsidRPr="005F3493" w14:paraId="482D1B96" w14:textId="77777777" w:rsidTr="00AA4C0A">
        <w:trPr>
          <w:trHeight w:val="3515"/>
        </w:trPr>
        <w:tc>
          <w:tcPr>
            <w:tcW w:w="3998" w:type="dxa"/>
          </w:tcPr>
          <w:p w14:paraId="4DBC1875" w14:textId="5A2C8B04" w:rsidR="003A778A" w:rsidRPr="00D36859" w:rsidRDefault="00B44978" w:rsidP="00860631">
            <w:pPr>
              <w:rPr>
                <w:rFonts w:ascii="Suisse Int'l" w:hAnsi="Suisse Int'l" w:cs="Suisse Int'l"/>
              </w:rPr>
            </w:pPr>
            <w:r>
              <w:rPr>
                <w:noProof/>
                <w14:ligatures w14:val="standardContextual"/>
              </w:rPr>
              <w:drawing>
                <wp:anchor distT="0" distB="0" distL="114300" distR="114300" simplePos="0" relativeHeight="251824128" behindDoc="0" locked="0" layoutInCell="1" allowOverlap="1" wp14:anchorId="79DE0060" wp14:editId="54C1609B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168275</wp:posOffset>
                  </wp:positionV>
                  <wp:extent cx="2088515" cy="1679575"/>
                  <wp:effectExtent l="0" t="0" r="0" b="0"/>
                  <wp:wrapThrough wrapText="bothSides">
                    <wp:wrapPolygon edited="0">
                      <wp:start x="0" y="0"/>
                      <wp:lineTo x="0" y="21396"/>
                      <wp:lineTo x="21410" y="21396"/>
                      <wp:lineTo x="21410" y="0"/>
                      <wp:lineTo x="0" y="0"/>
                    </wp:wrapPolygon>
                  </wp:wrapThrough>
                  <wp:docPr id="106892662" name="Grafik 1" descr="Ein Bild, das Spiegel, Monito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892662" name="Grafik 1" descr="Ein Bild, das Spiegel, Monitor enthält.&#10;&#10;Automatisch generierte Beschreibu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515" cy="167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2" w:type="dxa"/>
            <w:vAlign w:val="center"/>
          </w:tcPr>
          <w:p w14:paraId="15328AC3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“Alex” </w:t>
            </w:r>
            <w:proofErr w:type="spellStart"/>
            <w:r w:rsidRPr="00F640F9">
              <w:rPr>
                <w:rFonts w:ascii="Suisse Int'l" w:hAnsi="Suisse Int'l" w:cs="Suisse Int'l"/>
              </w:rPr>
              <w:t>television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set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, </w:t>
            </w:r>
            <w:proofErr w:type="spellStart"/>
            <w:r w:rsidRPr="00F640F9">
              <w:rPr>
                <w:rFonts w:ascii="Suisse Int'l" w:hAnsi="Suisse Int'l" w:cs="Suisse Int'l"/>
              </w:rPr>
              <w:t>student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project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, VEB Stern-Radio Berlin, 1959, </w:t>
            </w:r>
            <w:proofErr w:type="spellStart"/>
            <w:r w:rsidRPr="00F640F9">
              <w:rPr>
                <w:rFonts w:ascii="Suisse Int'l" w:hAnsi="Suisse Int'l" w:cs="Suisse Int'l"/>
              </w:rPr>
              <w:t>produced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until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1961 </w:t>
            </w:r>
          </w:p>
          <w:p w14:paraId="4F020E77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</w:p>
          <w:p w14:paraId="1CF1CAD7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Design: Horst Giese (1931–87), Jürgen Peters (1931–2009) </w:t>
            </w:r>
          </w:p>
          <w:p w14:paraId="02FF6B42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Collection: Werkbundarchiv – Museum der Dinge </w:t>
            </w:r>
          </w:p>
          <w:p w14:paraId="44032848" w14:textId="3E518B56" w:rsidR="00B06C02" w:rsidRPr="00D36859" w:rsidRDefault="00E9575B" w:rsidP="00F640F9">
            <w:pPr>
              <w:rPr>
                <w:rFonts w:ascii="Suisse Int'l" w:hAnsi="Suisse Int'l" w:cs="Suisse Int'l"/>
              </w:rPr>
            </w:pPr>
            <w:proofErr w:type="spellStart"/>
            <w:r>
              <w:rPr>
                <w:rFonts w:ascii="Suisse Int'l" w:hAnsi="Suisse Int'l" w:cs="Suisse Int'l"/>
              </w:rPr>
              <w:t>Ph</w:t>
            </w:r>
            <w:r w:rsidR="00F640F9" w:rsidRPr="00F640F9">
              <w:rPr>
                <w:rFonts w:ascii="Suisse Int'l" w:hAnsi="Suisse Int'l" w:cs="Suisse Int'l"/>
              </w:rPr>
              <w:t>oto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>: Armin Herrmann</w:t>
            </w:r>
            <w:r w:rsidR="00860631" w:rsidRPr="00D36859">
              <w:rPr>
                <w:rFonts w:ascii="Suisse Int'l" w:hAnsi="Suisse Int'l" w:cs="Suisse Int'l"/>
              </w:rPr>
              <w:t xml:space="preserve"> </w:t>
            </w:r>
          </w:p>
        </w:tc>
      </w:tr>
      <w:tr w:rsidR="00EF7ADE" w:rsidRPr="005F3493" w14:paraId="2D9616C4" w14:textId="77777777" w:rsidTr="00AA4C0A">
        <w:trPr>
          <w:trHeight w:val="3515"/>
        </w:trPr>
        <w:tc>
          <w:tcPr>
            <w:tcW w:w="3998" w:type="dxa"/>
          </w:tcPr>
          <w:p w14:paraId="3FDD5153" w14:textId="6514248B" w:rsidR="00785E69" w:rsidRPr="00D36859" w:rsidRDefault="00B44978" w:rsidP="00EB0D62">
            <w:pPr>
              <w:rPr>
                <w:rFonts w:ascii="Suisse Int'l" w:hAnsi="Suisse Int'l" w:cs="Suisse Int'l"/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anchor distT="0" distB="0" distL="114300" distR="114300" simplePos="0" relativeHeight="251826176" behindDoc="0" locked="0" layoutInCell="1" allowOverlap="1" wp14:anchorId="50CAD6DD" wp14:editId="10A1CB7B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168275</wp:posOffset>
                  </wp:positionV>
                  <wp:extent cx="1878330" cy="2037715"/>
                  <wp:effectExtent l="0" t="0" r="1270" b="0"/>
                  <wp:wrapThrough wrapText="bothSides">
                    <wp:wrapPolygon edited="0">
                      <wp:start x="0" y="0"/>
                      <wp:lineTo x="0" y="21405"/>
                      <wp:lineTo x="21469" y="21405"/>
                      <wp:lineTo x="21469" y="0"/>
                      <wp:lineTo x="0" y="0"/>
                    </wp:wrapPolygon>
                  </wp:wrapThrough>
                  <wp:docPr id="853013805" name="Grafik 2" descr="Ein Bild, das Mobiliar, Stuhl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154342" name="Grafik 2" descr="Ein Bild, das Mobiliar, Stuhl enthält.&#10;&#10;Automatisch generierte Beschreibun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132" b="4898"/>
                          <a:stretch/>
                        </pic:blipFill>
                        <pic:spPr bwMode="auto">
                          <a:xfrm>
                            <a:off x="0" y="0"/>
                            <a:ext cx="1878330" cy="20377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2" w:type="dxa"/>
            <w:vAlign w:val="center"/>
          </w:tcPr>
          <w:p w14:paraId="7316F2C3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Studio </w:t>
            </w:r>
            <w:proofErr w:type="spellStart"/>
            <w:r w:rsidRPr="00F640F9">
              <w:rPr>
                <w:rFonts w:ascii="Suisse Int'l" w:hAnsi="Suisse Int'l" w:cs="Suisse Int'l"/>
              </w:rPr>
              <w:t>chair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for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the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University </w:t>
            </w:r>
            <w:proofErr w:type="spellStart"/>
            <w:r w:rsidRPr="00F640F9">
              <w:rPr>
                <w:rFonts w:ascii="Suisse Int'l" w:hAnsi="Suisse Int'l" w:cs="Suisse Int'l"/>
              </w:rPr>
              <w:t>of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Applied Arts Berlin, Metallbau GmbH Halberstadt, 1949/50 </w:t>
            </w:r>
          </w:p>
          <w:p w14:paraId="526C1A5A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</w:p>
          <w:p w14:paraId="183BBDBF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Design: Mart </w:t>
            </w:r>
            <w:proofErr w:type="spellStart"/>
            <w:r w:rsidRPr="00F640F9">
              <w:rPr>
                <w:rFonts w:ascii="Suisse Int'l" w:hAnsi="Suisse Int'l" w:cs="Suisse Int'l"/>
              </w:rPr>
              <w:t>Stam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(1899–1986) </w:t>
            </w:r>
          </w:p>
          <w:p w14:paraId="46EB1410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On </w:t>
            </w:r>
            <w:proofErr w:type="spellStart"/>
            <w:r w:rsidRPr="00F640F9">
              <w:rPr>
                <w:rFonts w:ascii="Suisse Int'l" w:hAnsi="Suisse Int'l" w:cs="Suisse Int'l"/>
              </w:rPr>
              <w:t>loan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from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weißensee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academy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of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art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berlin</w:t>
            </w:r>
            <w:proofErr w:type="spellEnd"/>
          </w:p>
          <w:p w14:paraId="2885BC50" w14:textId="245FA3AF" w:rsidR="00B61B5F" w:rsidRPr="00D36859" w:rsidRDefault="00E9575B" w:rsidP="00F640F9">
            <w:pPr>
              <w:rPr>
                <w:rFonts w:ascii="Suisse Int'l" w:hAnsi="Suisse Int'l" w:cs="Suisse Int'l"/>
              </w:rPr>
            </w:pPr>
            <w:proofErr w:type="spellStart"/>
            <w:r>
              <w:rPr>
                <w:rFonts w:ascii="Suisse Int'l" w:hAnsi="Suisse Int'l" w:cs="Suisse Int'l"/>
              </w:rPr>
              <w:t>Ph</w:t>
            </w:r>
            <w:r w:rsidR="00F640F9" w:rsidRPr="00F640F9">
              <w:rPr>
                <w:rFonts w:ascii="Suisse Int'l" w:hAnsi="Suisse Int'l" w:cs="Suisse Int'l"/>
              </w:rPr>
              <w:t>oto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>: Armin Herrmann</w:t>
            </w:r>
            <w:r w:rsidR="00860631" w:rsidRPr="00D36859">
              <w:rPr>
                <w:rFonts w:ascii="Suisse Int'l" w:hAnsi="Suisse Int'l" w:cs="Suisse Int'l"/>
              </w:rPr>
              <w:t xml:space="preserve"> </w:t>
            </w:r>
          </w:p>
        </w:tc>
      </w:tr>
      <w:tr w:rsidR="00EF7ADE" w:rsidRPr="005F3493" w14:paraId="38E94ED0" w14:textId="77777777" w:rsidTr="00AA4C0A">
        <w:trPr>
          <w:trHeight w:val="3129"/>
        </w:trPr>
        <w:tc>
          <w:tcPr>
            <w:tcW w:w="3998" w:type="dxa"/>
          </w:tcPr>
          <w:p w14:paraId="23E9D2C4" w14:textId="0A859BEA" w:rsidR="00730AEB" w:rsidRPr="00D36859" w:rsidRDefault="00B44978" w:rsidP="00730AEB">
            <w:pPr>
              <w:rPr>
                <w:rFonts w:ascii="Suisse Int'l" w:hAnsi="Suisse Int'l" w:cs="Suisse Int'l"/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lastRenderedPageBreak/>
              <w:drawing>
                <wp:anchor distT="0" distB="288290" distL="114300" distR="114300" simplePos="0" relativeHeight="251828224" behindDoc="0" locked="0" layoutInCell="1" allowOverlap="1" wp14:anchorId="42BB07F2" wp14:editId="1F4F011A">
                  <wp:simplePos x="0" y="0"/>
                  <wp:positionH relativeFrom="column">
                    <wp:posOffset>-68223</wp:posOffset>
                  </wp:positionH>
                  <wp:positionV relativeFrom="paragraph">
                    <wp:posOffset>179184</wp:posOffset>
                  </wp:positionV>
                  <wp:extent cx="2314800" cy="1569600"/>
                  <wp:effectExtent l="0" t="0" r="0" b="5715"/>
                  <wp:wrapThrough wrapText="bothSides">
                    <wp:wrapPolygon edited="0">
                      <wp:start x="0" y="0"/>
                      <wp:lineTo x="0" y="21504"/>
                      <wp:lineTo x="21452" y="21504"/>
                      <wp:lineTo x="21452" y="0"/>
                      <wp:lineTo x="0" y="0"/>
                    </wp:wrapPolygon>
                  </wp:wrapThrough>
                  <wp:docPr id="477019651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7019651" name="Grafik 477019651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800" cy="156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2" w:type="dxa"/>
            <w:vAlign w:val="center"/>
          </w:tcPr>
          <w:p w14:paraId="2A4F6D29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Prototype solar </w:t>
            </w:r>
            <w:proofErr w:type="spellStart"/>
            <w:r w:rsidRPr="00F640F9">
              <w:rPr>
                <w:rFonts w:ascii="Suisse Int'l" w:hAnsi="Suisse Int'l" w:cs="Suisse Int'l"/>
              </w:rPr>
              <w:t>charging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station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“</w:t>
            </w:r>
            <w:proofErr w:type="spellStart"/>
            <w:r w:rsidRPr="00F640F9">
              <w:rPr>
                <w:rFonts w:ascii="Suisse Int'l" w:hAnsi="Suisse Int'l" w:cs="Suisse Int'l"/>
              </w:rPr>
              <w:t>PowerPlant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”, 2022 </w:t>
            </w:r>
          </w:p>
          <w:p w14:paraId="441B841A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</w:p>
          <w:p w14:paraId="6EA7BAD9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Design: Nick Geipel (b. 1996), Charlotte von Ravenstein (b. 2000) </w:t>
            </w:r>
          </w:p>
          <w:p w14:paraId="33B81C21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On </w:t>
            </w:r>
            <w:proofErr w:type="spellStart"/>
            <w:r w:rsidRPr="00F640F9">
              <w:rPr>
                <w:rFonts w:ascii="Suisse Int'l" w:hAnsi="Suisse Int'l" w:cs="Suisse Int'l"/>
              </w:rPr>
              <w:t>loan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from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Nick Geipel and Charlotte von Ravenstein </w:t>
            </w:r>
          </w:p>
          <w:p w14:paraId="5C475DE0" w14:textId="286B1508" w:rsidR="00730AEB" w:rsidRPr="00D36859" w:rsidRDefault="00E9575B" w:rsidP="00F640F9">
            <w:pPr>
              <w:rPr>
                <w:rFonts w:ascii="Suisse Int'l" w:hAnsi="Suisse Int'l" w:cs="Suisse Int'l"/>
              </w:rPr>
            </w:pPr>
            <w:proofErr w:type="spellStart"/>
            <w:r>
              <w:rPr>
                <w:rFonts w:ascii="Suisse Int'l" w:hAnsi="Suisse Int'l" w:cs="Suisse Int'l"/>
              </w:rPr>
              <w:t>Ph</w:t>
            </w:r>
            <w:r w:rsidR="00F640F9" w:rsidRPr="00F640F9">
              <w:rPr>
                <w:rFonts w:ascii="Suisse Int'l" w:hAnsi="Suisse Int'l" w:cs="Suisse Int'l"/>
              </w:rPr>
              <w:t>oto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>: Nick Geipel, Charlotte von Ravenstein</w:t>
            </w:r>
            <w:r w:rsidR="003321F7" w:rsidRPr="00D36859">
              <w:rPr>
                <w:rFonts w:ascii="Suisse Int'l" w:hAnsi="Suisse Int'l" w:cs="Suisse Int'l"/>
              </w:rPr>
              <w:t xml:space="preserve"> </w:t>
            </w:r>
          </w:p>
        </w:tc>
      </w:tr>
      <w:tr w:rsidR="0066468C" w:rsidRPr="005F3493" w14:paraId="4F5EB979" w14:textId="77777777" w:rsidTr="00AA4C0A">
        <w:trPr>
          <w:trHeight w:val="3258"/>
        </w:trPr>
        <w:tc>
          <w:tcPr>
            <w:tcW w:w="3998" w:type="dxa"/>
          </w:tcPr>
          <w:p w14:paraId="7176480E" w14:textId="50011FA0" w:rsidR="0066468C" w:rsidRPr="00D36859" w:rsidRDefault="00B44978" w:rsidP="00730AEB">
            <w:pPr>
              <w:rPr>
                <w:rFonts w:ascii="Suisse Int'l" w:hAnsi="Suisse Int'l" w:cs="Suisse Int'l"/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anchor distT="0" distB="0" distL="114300" distR="114300" simplePos="0" relativeHeight="251830272" behindDoc="0" locked="0" layoutInCell="1" allowOverlap="1" wp14:anchorId="56271803" wp14:editId="551C0678">
                  <wp:simplePos x="0" y="0"/>
                  <wp:positionH relativeFrom="column">
                    <wp:posOffset>614119</wp:posOffset>
                  </wp:positionH>
                  <wp:positionV relativeFrom="paragraph">
                    <wp:posOffset>168275</wp:posOffset>
                  </wp:positionV>
                  <wp:extent cx="771525" cy="2149475"/>
                  <wp:effectExtent l="0" t="0" r="3175" b="0"/>
                  <wp:wrapThrough wrapText="bothSides">
                    <wp:wrapPolygon edited="0">
                      <wp:start x="0" y="0"/>
                      <wp:lineTo x="0" y="21440"/>
                      <wp:lineTo x="21333" y="21440"/>
                      <wp:lineTo x="21333" y="0"/>
                      <wp:lineTo x="0" y="0"/>
                    </wp:wrapPolygon>
                  </wp:wrapThrough>
                  <wp:docPr id="1009743996" name="Grafik 10" descr="Ein Bild, das Text, Poster, Menschliches Gesicht, Buch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743996" name="Grafik 10" descr="Ein Bild, das Text, Poster, Menschliches Gesicht, Buch enthält.&#10;&#10;Automatisch generierte Beschreibu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2149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2" w:type="dxa"/>
            <w:vAlign w:val="center"/>
          </w:tcPr>
          <w:p w14:paraId="04D0F33E" w14:textId="45C98FC9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Poster </w:t>
            </w:r>
            <w:proofErr w:type="spellStart"/>
            <w:r w:rsidRPr="00F640F9">
              <w:rPr>
                <w:rFonts w:ascii="Suisse Int'l" w:hAnsi="Suisse Int'l" w:cs="Suisse Int'l"/>
              </w:rPr>
              <w:t>for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“The New </w:t>
            </w:r>
            <w:proofErr w:type="spellStart"/>
            <w:r>
              <w:rPr>
                <w:rFonts w:ascii="Suisse Int'l" w:hAnsi="Suisse Int'l" w:cs="Suisse Int'l"/>
              </w:rPr>
              <w:t>Sorrows</w:t>
            </w:r>
            <w:proofErr w:type="spellEnd"/>
            <w:r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of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Young W.”, Volksbühne Berlin, </w:t>
            </w:r>
            <w:proofErr w:type="spellStart"/>
            <w:r w:rsidRPr="00F640F9">
              <w:rPr>
                <w:rFonts w:ascii="Suisse Int'l" w:hAnsi="Suisse Int'l" w:cs="Suisse Int'l"/>
              </w:rPr>
              <w:t>silkscreen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print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, 1972 </w:t>
            </w:r>
          </w:p>
          <w:p w14:paraId="5F1044EC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</w:p>
          <w:p w14:paraId="0E3102CE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Design: Bernd Frank (1942–2026) </w:t>
            </w:r>
          </w:p>
          <w:p w14:paraId="09454FFD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Collection: Werkbund Archive – Museum der Dinge </w:t>
            </w:r>
          </w:p>
          <w:p w14:paraId="61B74854" w14:textId="3043C01D" w:rsidR="0066468C" w:rsidRPr="00D36859" w:rsidRDefault="00E9575B" w:rsidP="00F640F9">
            <w:pPr>
              <w:rPr>
                <w:rFonts w:ascii="Suisse Int'l" w:hAnsi="Suisse Int'l" w:cs="Suisse Int'l"/>
              </w:rPr>
            </w:pPr>
            <w:proofErr w:type="spellStart"/>
            <w:r>
              <w:rPr>
                <w:rFonts w:ascii="Suisse Int'l" w:hAnsi="Suisse Int'l" w:cs="Suisse Int'l"/>
              </w:rPr>
              <w:t>Ph</w:t>
            </w:r>
            <w:r w:rsidR="00F640F9" w:rsidRPr="00F640F9">
              <w:rPr>
                <w:rFonts w:ascii="Suisse Int'l" w:hAnsi="Suisse Int'l" w:cs="Suisse Int'l"/>
              </w:rPr>
              <w:t>oto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>: Armin Herrmann</w:t>
            </w:r>
          </w:p>
        </w:tc>
      </w:tr>
      <w:tr w:rsidR="00B44978" w:rsidRPr="005F3493" w14:paraId="5B093BD1" w14:textId="77777777" w:rsidTr="00AA4C0A">
        <w:trPr>
          <w:trHeight w:val="3272"/>
        </w:trPr>
        <w:tc>
          <w:tcPr>
            <w:tcW w:w="3998" w:type="dxa"/>
          </w:tcPr>
          <w:p w14:paraId="1B08B368" w14:textId="2343BD2C" w:rsidR="00B44978" w:rsidRPr="00D36859" w:rsidRDefault="00B44978" w:rsidP="00B44978">
            <w:pPr>
              <w:rPr>
                <w:rFonts w:ascii="Suisse Int'l" w:hAnsi="Suisse Int'l" w:cs="Suisse Int'l"/>
                <w:noProof/>
                <w14:ligatures w14:val="standardContextual"/>
              </w:rPr>
            </w:pPr>
            <w:r>
              <w:rPr>
                <w:noProof/>
              </w:rPr>
              <w:drawing>
                <wp:anchor distT="0" distB="0" distL="114300" distR="114300" simplePos="0" relativeHeight="251860992" behindDoc="0" locked="0" layoutInCell="1" allowOverlap="1" wp14:anchorId="78BCFB33" wp14:editId="5EDB0496">
                  <wp:simplePos x="0" y="0"/>
                  <wp:positionH relativeFrom="column">
                    <wp:posOffset>315531</wp:posOffset>
                  </wp:positionH>
                  <wp:positionV relativeFrom="paragraph">
                    <wp:posOffset>348615</wp:posOffset>
                  </wp:positionV>
                  <wp:extent cx="1409065" cy="1999615"/>
                  <wp:effectExtent l="0" t="0" r="635" b="0"/>
                  <wp:wrapThrough wrapText="bothSides">
                    <wp:wrapPolygon edited="0">
                      <wp:start x="0" y="0"/>
                      <wp:lineTo x="0" y="21401"/>
                      <wp:lineTo x="21415" y="21401"/>
                      <wp:lineTo x="21415" y="0"/>
                      <wp:lineTo x="0" y="0"/>
                    </wp:wrapPolygon>
                  </wp:wrapThrough>
                  <wp:docPr id="1629963744" name="Grafik 5" descr="Ein Bild, das Rad, Text, Fahrradreifen, Landfahrzeug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9963744" name="Grafik 5" descr="Ein Bild, das Rad, Text, Fahrradreifen, Landfahrzeug enthält.&#10;&#10;Automatisch generierte Beschreibu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065" cy="1999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2" w:type="dxa"/>
            <w:vAlign w:val="center"/>
          </w:tcPr>
          <w:p w14:paraId="3CE9A823" w14:textId="77777777" w:rsidR="00F640F9" w:rsidRPr="00F640F9" w:rsidRDefault="00B44978" w:rsidP="00F640F9">
            <w:pPr>
              <w:rPr>
                <w:rFonts w:ascii="Suisse Int'l" w:hAnsi="Suisse Int'l" w:cs="Suisse Int'l"/>
              </w:rPr>
            </w:pPr>
            <w:r>
              <w:br/>
            </w:r>
            <w:r>
              <w:br/>
            </w:r>
            <w:r>
              <w:br/>
            </w:r>
            <w:r>
              <w:br/>
            </w:r>
            <w:r w:rsidR="00F640F9" w:rsidRPr="00F640F9">
              <w:rPr>
                <w:rFonts w:ascii="Suisse Int'l" w:hAnsi="Suisse Int'l" w:cs="Suisse Int'l"/>
              </w:rPr>
              <w:t>Poster “</w:t>
            </w:r>
            <w:proofErr w:type="spellStart"/>
            <w:r w:rsidR="00F640F9" w:rsidRPr="00F640F9">
              <w:rPr>
                <w:rFonts w:ascii="Suisse Int'l" w:hAnsi="Suisse Int'l" w:cs="Suisse Int'l"/>
              </w:rPr>
              <w:t>Cyclists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="00F640F9" w:rsidRPr="00F640F9">
              <w:rPr>
                <w:rFonts w:ascii="Suisse Int'l" w:hAnsi="Suisse Int'l" w:cs="Suisse Int'l"/>
              </w:rPr>
              <w:t>have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="00F640F9" w:rsidRPr="00F640F9">
              <w:rPr>
                <w:rFonts w:ascii="Suisse Int'l" w:hAnsi="Suisse Int'l" w:cs="Suisse Int'l"/>
              </w:rPr>
              <w:t>nothing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="00F640F9" w:rsidRPr="00F640F9">
              <w:rPr>
                <w:rFonts w:ascii="Suisse Int'l" w:hAnsi="Suisse Int'l" w:cs="Suisse Int'l"/>
              </w:rPr>
              <w:t>to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 xml:space="preserve"> lose but </w:t>
            </w:r>
            <w:proofErr w:type="spellStart"/>
            <w:r w:rsidR="00F640F9" w:rsidRPr="00F640F9">
              <w:rPr>
                <w:rFonts w:ascii="Suisse Int'l" w:hAnsi="Suisse Int'l" w:cs="Suisse Int'l"/>
              </w:rPr>
              <w:t>their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="00F640F9" w:rsidRPr="00F640F9">
              <w:rPr>
                <w:rFonts w:ascii="Suisse Int'l" w:hAnsi="Suisse Int'l" w:cs="Suisse Int'l"/>
              </w:rPr>
              <w:t>chains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 xml:space="preserve">!”, screen </w:t>
            </w:r>
            <w:proofErr w:type="spellStart"/>
            <w:r w:rsidR="00F640F9" w:rsidRPr="00F640F9">
              <w:rPr>
                <w:rFonts w:ascii="Suisse Int'l" w:hAnsi="Suisse Int'l" w:cs="Suisse Int'l"/>
              </w:rPr>
              <w:t>print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 xml:space="preserve">, 2015, </w:t>
            </w:r>
            <w:proofErr w:type="spellStart"/>
            <w:r w:rsidR="00F640F9" w:rsidRPr="00F640F9">
              <w:rPr>
                <w:rFonts w:ascii="Suisse Int'l" w:hAnsi="Suisse Int'l" w:cs="Suisse Int'l"/>
              </w:rPr>
              <w:t>reprint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="00F640F9" w:rsidRPr="00F640F9">
              <w:rPr>
                <w:rFonts w:ascii="Suisse Int'l" w:hAnsi="Suisse Int'l" w:cs="Suisse Int'l"/>
              </w:rPr>
              <w:t>of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="00F640F9" w:rsidRPr="00F640F9">
              <w:rPr>
                <w:rFonts w:ascii="Suisse Int'l" w:hAnsi="Suisse Int'l" w:cs="Suisse Int'l"/>
              </w:rPr>
              <w:t>the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 xml:space="preserve"> 1989 </w:t>
            </w:r>
            <w:proofErr w:type="spellStart"/>
            <w:r w:rsidR="00F640F9" w:rsidRPr="00F640F9">
              <w:rPr>
                <w:rFonts w:ascii="Suisse Int'l" w:hAnsi="Suisse Int'l" w:cs="Suisse Int'l"/>
              </w:rPr>
              <w:t>poster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 xml:space="preserve"> </w:t>
            </w:r>
          </w:p>
          <w:p w14:paraId="6AE42679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</w:p>
          <w:p w14:paraId="4DA4CF0A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Design: Henning </w:t>
            </w:r>
            <w:proofErr w:type="spellStart"/>
            <w:r w:rsidRPr="00F640F9">
              <w:rPr>
                <w:rFonts w:ascii="Suisse Int'l" w:hAnsi="Suisse Int'l" w:cs="Suisse Int'l"/>
              </w:rPr>
              <w:t>Wagenbreth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(b. 1962) </w:t>
            </w:r>
          </w:p>
          <w:p w14:paraId="46A79FCE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Collection: Werkbund Archive – Museum der Dinge </w:t>
            </w:r>
          </w:p>
          <w:p w14:paraId="3898DBC5" w14:textId="72C9A766" w:rsidR="00F640F9" w:rsidRPr="00D36859" w:rsidRDefault="00E9575B" w:rsidP="00F640F9">
            <w:pPr>
              <w:rPr>
                <w:rFonts w:ascii="Suisse Int'l" w:hAnsi="Suisse Int'l" w:cs="Suisse Int'l"/>
              </w:rPr>
            </w:pPr>
            <w:proofErr w:type="spellStart"/>
            <w:r>
              <w:rPr>
                <w:rFonts w:ascii="Suisse Int'l" w:hAnsi="Suisse Int'l" w:cs="Suisse Int'l"/>
              </w:rPr>
              <w:t>Ph</w:t>
            </w:r>
            <w:r w:rsidR="00F640F9" w:rsidRPr="00F640F9">
              <w:rPr>
                <w:rFonts w:ascii="Suisse Int'l" w:hAnsi="Suisse Int'l" w:cs="Suisse Int'l"/>
              </w:rPr>
              <w:t>oto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 xml:space="preserve">: Henning </w:t>
            </w:r>
            <w:proofErr w:type="spellStart"/>
            <w:r w:rsidR="00F640F9" w:rsidRPr="00F640F9">
              <w:rPr>
                <w:rFonts w:ascii="Suisse Int'l" w:hAnsi="Suisse Int'l" w:cs="Suisse Int'l"/>
              </w:rPr>
              <w:t>Wagenbreth</w:t>
            </w:r>
            <w:proofErr w:type="spellEnd"/>
          </w:p>
          <w:p w14:paraId="37D755F4" w14:textId="676DA729" w:rsidR="00B44978" w:rsidRPr="00D36859" w:rsidRDefault="00B44978" w:rsidP="00B44978">
            <w:pPr>
              <w:rPr>
                <w:rFonts w:ascii="Suisse Int'l" w:hAnsi="Suisse Int'l" w:cs="Suisse Int'l"/>
              </w:rPr>
            </w:pPr>
          </w:p>
        </w:tc>
      </w:tr>
      <w:tr w:rsidR="00B44978" w:rsidRPr="005F3493" w14:paraId="2016CCA3" w14:textId="77777777" w:rsidTr="00AA4C0A">
        <w:trPr>
          <w:trHeight w:val="3515"/>
        </w:trPr>
        <w:tc>
          <w:tcPr>
            <w:tcW w:w="3998" w:type="dxa"/>
          </w:tcPr>
          <w:p w14:paraId="7E836346" w14:textId="4769B772" w:rsidR="00B44978" w:rsidRPr="00D36859" w:rsidRDefault="00B44978" w:rsidP="00B44978">
            <w:pPr>
              <w:rPr>
                <w:rFonts w:ascii="Suisse Int'l" w:hAnsi="Suisse Int'l" w:cs="Suisse Int'l"/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lastRenderedPageBreak/>
              <w:drawing>
                <wp:anchor distT="0" distB="360045" distL="114300" distR="114300" simplePos="0" relativeHeight="251890688" behindDoc="0" locked="0" layoutInCell="1" allowOverlap="1" wp14:anchorId="3DAF67B5" wp14:editId="2D4E42B2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230554</wp:posOffset>
                  </wp:positionV>
                  <wp:extent cx="2314800" cy="1576800"/>
                  <wp:effectExtent l="0" t="0" r="0" b="0"/>
                  <wp:wrapThrough wrapText="bothSides">
                    <wp:wrapPolygon edited="0">
                      <wp:start x="0" y="0"/>
                      <wp:lineTo x="0" y="21400"/>
                      <wp:lineTo x="21452" y="21400"/>
                      <wp:lineTo x="21452" y="0"/>
                      <wp:lineTo x="0" y="0"/>
                    </wp:wrapPolygon>
                  </wp:wrapThrough>
                  <wp:docPr id="1880735893" name="Grafik 3" descr="Ein Bild, das Entwurf, Zeichnung, Buch, Darstellung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735893" name="Grafik 3" descr="Ein Bild, das Entwurf, Zeichnung, Buch, Darstellung enthält.&#10;&#10;Automatisch generierte Beschreibun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31"/>
                          <a:stretch/>
                        </pic:blipFill>
                        <pic:spPr bwMode="auto">
                          <a:xfrm>
                            <a:off x="0" y="0"/>
                            <a:ext cx="2314800" cy="1576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2" w:type="dxa"/>
            <w:vAlign w:val="center"/>
          </w:tcPr>
          <w:p w14:paraId="4942F6FB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“Urania World Clock”, </w:t>
            </w:r>
            <w:proofErr w:type="spellStart"/>
            <w:r w:rsidRPr="00F640F9">
              <w:rPr>
                <w:rFonts w:ascii="Suisse Int'l" w:hAnsi="Suisse Int'l" w:cs="Suisse Int'l"/>
              </w:rPr>
              <w:t>pocket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calendar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by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Erich John </w:t>
            </w:r>
            <w:proofErr w:type="spellStart"/>
            <w:r w:rsidRPr="00F640F9">
              <w:rPr>
                <w:rFonts w:ascii="Suisse Int'l" w:hAnsi="Suisse Int'l" w:cs="Suisse Int'l"/>
              </w:rPr>
              <w:t>featuring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sketches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of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the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World Clock on Alexanderplatz, Berlin, 1968 </w:t>
            </w:r>
          </w:p>
          <w:p w14:paraId="2909DD6B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</w:p>
          <w:p w14:paraId="7A800A5D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Design: Erich John (b. 1932) </w:t>
            </w:r>
          </w:p>
          <w:p w14:paraId="1D1A9057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Private </w:t>
            </w:r>
            <w:proofErr w:type="spellStart"/>
            <w:r w:rsidRPr="00F640F9">
              <w:rPr>
                <w:rFonts w:ascii="Suisse Int'l" w:hAnsi="Suisse Int'l" w:cs="Suisse Int'l"/>
              </w:rPr>
              <w:t>archive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of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Erich John </w:t>
            </w:r>
          </w:p>
          <w:p w14:paraId="11846B58" w14:textId="46517C79" w:rsidR="00B44978" w:rsidRPr="00D36859" w:rsidRDefault="00E9575B" w:rsidP="00F640F9">
            <w:pPr>
              <w:rPr>
                <w:rFonts w:ascii="Suisse Int'l" w:hAnsi="Suisse Int'l" w:cs="Suisse Int'l"/>
              </w:rPr>
            </w:pPr>
            <w:proofErr w:type="spellStart"/>
            <w:r>
              <w:rPr>
                <w:rFonts w:ascii="Suisse Int'l" w:hAnsi="Suisse Int'l" w:cs="Suisse Int'l"/>
              </w:rPr>
              <w:t>Ph</w:t>
            </w:r>
            <w:r w:rsidR="00F640F9" w:rsidRPr="00F640F9">
              <w:rPr>
                <w:rFonts w:ascii="Suisse Int'l" w:hAnsi="Suisse Int'l" w:cs="Suisse Int'l"/>
              </w:rPr>
              <w:t>oto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>: Armin Herrmann</w:t>
            </w:r>
          </w:p>
        </w:tc>
      </w:tr>
      <w:tr w:rsidR="00B44978" w:rsidRPr="005F3493" w14:paraId="6781C3C9" w14:textId="77777777" w:rsidTr="00AA4C0A">
        <w:trPr>
          <w:trHeight w:val="3515"/>
        </w:trPr>
        <w:tc>
          <w:tcPr>
            <w:tcW w:w="3998" w:type="dxa"/>
          </w:tcPr>
          <w:p w14:paraId="52D0C713" w14:textId="47F9E9E3" w:rsidR="00B44978" w:rsidRPr="00D36859" w:rsidRDefault="00B44978" w:rsidP="00B44978">
            <w:pPr>
              <w:rPr>
                <w:rFonts w:ascii="Suisse Int'l" w:hAnsi="Suisse Int'l" w:cs="Suisse Int'l"/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anchor distT="0" distB="0" distL="114300" distR="114300" simplePos="0" relativeHeight="251892736" behindDoc="0" locked="0" layoutInCell="1" allowOverlap="1" wp14:anchorId="598E7A16" wp14:editId="14C0E4EE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313383</wp:posOffset>
                  </wp:positionV>
                  <wp:extent cx="2234727" cy="1543574"/>
                  <wp:effectExtent l="0" t="0" r="635" b="6350"/>
                  <wp:wrapThrough wrapText="bothSides">
                    <wp:wrapPolygon edited="0">
                      <wp:start x="0" y="0"/>
                      <wp:lineTo x="0" y="21511"/>
                      <wp:lineTo x="21483" y="21511"/>
                      <wp:lineTo x="21483" y="0"/>
                      <wp:lineTo x="0" y="0"/>
                    </wp:wrapPolygon>
                  </wp:wrapThrough>
                  <wp:docPr id="2107289750" name="Grafi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7289750" name="Grafik 2107289750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4727" cy="1543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2" w:type="dxa"/>
            <w:vAlign w:val="center"/>
          </w:tcPr>
          <w:p w14:paraId="0086F002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Wall and </w:t>
            </w:r>
            <w:proofErr w:type="spellStart"/>
            <w:r w:rsidRPr="00F640F9">
              <w:rPr>
                <w:rFonts w:ascii="Suisse Int'l" w:hAnsi="Suisse Int'l" w:cs="Suisse Int'l"/>
              </w:rPr>
              <w:t>floor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design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for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an indoor </w:t>
            </w:r>
            <w:proofErr w:type="spellStart"/>
            <w:r w:rsidRPr="00F640F9">
              <w:rPr>
                <w:rFonts w:ascii="Suisse Int'l" w:hAnsi="Suisse Int'l" w:cs="Suisse Int'l"/>
              </w:rPr>
              <w:t>swimming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pool in Berlin-Hohenschönhausen, </w:t>
            </w:r>
            <w:proofErr w:type="spellStart"/>
            <w:r w:rsidRPr="00F640F9">
              <w:rPr>
                <w:rFonts w:ascii="Suisse Int'l" w:hAnsi="Suisse Int'l" w:cs="Suisse Int'l"/>
              </w:rPr>
              <w:t>glaze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painting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on </w:t>
            </w:r>
            <w:proofErr w:type="spellStart"/>
            <w:r w:rsidRPr="00F640F9">
              <w:rPr>
                <w:rFonts w:ascii="Suisse Int'l" w:hAnsi="Suisse Int'l" w:cs="Suisse Int'l"/>
              </w:rPr>
              <w:t>earthenware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tiles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, </w:t>
            </w:r>
            <w:proofErr w:type="spellStart"/>
            <w:r w:rsidRPr="00F640F9">
              <w:rPr>
                <w:rFonts w:ascii="Suisse Int'l" w:hAnsi="Suisse Int'l" w:cs="Suisse Int'l"/>
              </w:rPr>
              <w:t>watercolour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drawing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, 1986 </w:t>
            </w:r>
          </w:p>
          <w:p w14:paraId="53B2282F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</w:p>
          <w:p w14:paraId="74BC7A66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Design: Lothar Scholz (1935–2015) </w:t>
            </w:r>
          </w:p>
          <w:p w14:paraId="7DB092DD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On </w:t>
            </w:r>
            <w:proofErr w:type="spellStart"/>
            <w:r w:rsidRPr="00F640F9">
              <w:rPr>
                <w:rFonts w:ascii="Suisse Int'l" w:hAnsi="Suisse Int'l" w:cs="Suisse Int'l"/>
              </w:rPr>
              <w:t>loan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from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the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Boizenburg </w:t>
            </w:r>
            <w:proofErr w:type="spellStart"/>
            <w:r w:rsidRPr="00F640F9">
              <w:rPr>
                <w:rFonts w:ascii="Suisse Int'l" w:hAnsi="Suisse Int'l" w:cs="Suisse Int'l"/>
              </w:rPr>
              <w:t>Tile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Museum, </w:t>
            </w:r>
            <w:proofErr w:type="spellStart"/>
            <w:r w:rsidRPr="00F640F9">
              <w:rPr>
                <w:rFonts w:ascii="Suisse Int'l" w:hAnsi="Suisse Int'l" w:cs="Suisse Int'l"/>
              </w:rPr>
              <w:t>Lorén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Scholz </w:t>
            </w:r>
          </w:p>
          <w:p w14:paraId="2E7206F5" w14:textId="09F95BA9" w:rsidR="00B44978" w:rsidRPr="00D36859" w:rsidRDefault="00E9575B" w:rsidP="00F640F9">
            <w:pPr>
              <w:rPr>
                <w:rFonts w:ascii="Suisse Int'l" w:hAnsi="Suisse Int'l" w:cs="Suisse Int'l"/>
              </w:rPr>
            </w:pPr>
            <w:proofErr w:type="spellStart"/>
            <w:r>
              <w:rPr>
                <w:rFonts w:ascii="Suisse Int'l" w:hAnsi="Suisse Int'l" w:cs="Suisse Int'l"/>
              </w:rPr>
              <w:t>Ph</w:t>
            </w:r>
            <w:r w:rsidR="00F640F9" w:rsidRPr="00F640F9">
              <w:rPr>
                <w:rFonts w:ascii="Suisse Int'l" w:hAnsi="Suisse Int'l" w:cs="Suisse Int'l"/>
              </w:rPr>
              <w:t>oto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>: Armin Herrmann</w:t>
            </w:r>
            <w:r w:rsidR="00B44978" w:rsidRPr="00D36859">
              <w:rPr>
                <w:rFonts w:ascii="Suisse Int'l" w:hAnsi="Suisse Int'l" w:cs="Suisse Int'l"/>
              </w:rPr>
              <w:t xml:space="preserve"> </w:t>
            </w:r>
          </w:p>
        </w:tc>
      </w:tr>
      <w:tr w:rsidR="00B44978" w:rsidRPr="005F3493" w14:paraId="570DD928" w14:textId="77777777" w:rsidTr="00AA4C0A">
        <w:trPr>
          <w:trHeight w:val="3515"/>
        </w:trPr>
        <w:tc>
          <w:tcPr>
            <w:tcW w:w="3998" w:type="dxa"/>
          </w:tcPr>
          <w:p w14:paraId="21361EB7" w14:textId="1D595345" w:rsidR="00B44978" w:rsidRPr="00D36859" w:rsidRDefault="00B44978" w:rsidP="00B44978">
            <w:pPr>
              <w:rPr>
                <w:rFonts w:ascii="Suisse Int'l" w:hAnsi="Suisse Int'l" w:cs="Suisse Int'l"/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anchor distT="0" distB="288290" distL="114300" distR="114300" simplePos="0" relativeHeight="251894784" behindDoc="0" locked="0" layoutInCell="1" allowOverlap="1" wp14:anchorId="06DC379D" wp14:editId="3D75C168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262648</wp:posOffset>
                  </wp:positionV>
                  <wp:extent cx="2159000" cy="2181225"/>
                  <wp:effectExtent l="0" t="0" r="0" b="3175"/>
                  <wp:wrapThrough wrapText="bothSides">
                    <wp:wrapPolygon edited="0">
                      <wp:start x="0" y="0"/>
                      <wp:lineTo x="0" y="21506"/>
                      <wp:lineTo x="21473" y="21506"/>
                      <wp:lineTo x="21473" y="0"/>
                      <wp:lineTo x="0" y="0"/>
                    </wp:wrapPolygon>
                  </wp:wrapThrough>
                  <wp:docPr id="1928005046" name="Grafik 12" descr="Ein Bild, das Himmel, Kleidung, draußen, Gebäud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8005046" name="Grafik 12" descr="Ein Bild, das Himmel, Kleidung, draußen, Gebäude enthält.&#10;&#10;Automatisch generierte Beschreibun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5"/>
                          <a:stretch/>
                        </pic:blipFill>
                        <pic:spPr bwMode="auto">
                          <a:xfrm>
                            <a:off x="0" y="0"/>
                            <a:ext cx="2159000" cy="2181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2" w:type="dxa"/>
            <w:vAlign w:val="center"/>
          </w:tcPr>
          <w:p w14:paraId="0C1EFB51" w14:textId="41B486AD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Art </w:t>
            </w:r>
            <w:proofErr w:type="spellStart"/>
            <w:r>
              <w:rPr>
                <w:rFonts w:ascii="Suisse Int'l" w:hAnsi="Suisse Int'l" w:cs="Suisse Int'l"/>
              </w:rPr>
              <w:t>academy</w:t>
            </w:r>
            <w:proofErr w:type="spellEnd"/>
            <w:r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student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sketching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in </w:t>
            </w:r>
            <w:proofErr w:type="spellStart"/>
            <w:r w:rsidRPr="00F640F9">
              <w:rPr>
                <w:rFonts w:ascii="Suisse Int'l" w:hAnsi="Suisse Int'l" w:cs="Suisse Int'l"/>
              </w:rPr>
              <w:t>front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of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the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Alexanderplatz </w:t>
            </w:r>
            <w:proofErr w:type="spellStart"/>
            <w:r w:rsidRPr="00F640F9">
              <w:rPr>
                <w:rFonts w:ascii="Suisse Int'l" w:hAnsi="Suisse Int'l" w:cs="Suisse Int'l"/>
              </w:rPr>
              <w:t>building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site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, </w:t>
            </w:r>
            <w:proofErr w:type="spellStart"/>
            <w:r w:rsidRPr="00F640F9">
              <w:rPr>
                <w:rFonts w:ascii="Suisse Int'l" w:hAnsi="Suisse Int'l" w:cs="Suisse Int'l"/>
              </w:rPr>
              <w:t>with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the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Haus des Lehrers and </w:t>
            </w:r>
            <w:proofErr w:type="spellStart"/>
            <w:r w:rsidRPr="00F640F9">
              <w:rPr>
                <w:rFonts w:ascii="Suisse Int'l" w:hAnsi="Suisse Int'l" w:cs="Suisse Int'l"/>
              </w:rPr>
              <w:t>the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Congress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Hall, c. 1965 </w:t>
            </w:r>
          </w:p>
          <w:p w14:paraId="1B9BFAD1" w14:textId="77777777" w:rsidR="00F640F9" w:rsidRPr="00F640F9" w:rsidRDefault="00F640F9" w:rsidP="00F640F9">
            <w:pPr>
              <w:rPr>
                <w:rFonts w:ascii="Suisse Int'l" w:hAnsi="Suisse Int'l" w:cs="Suisse Int'l"/>
              </w:rPr>
            </w:pPr>
            <w:r w:rsidRPr="00F640F9">
              <w:rPr>
                <w:rFonts w:ascii="Suisse Int'l" w:hAnsi="Suisse Int'l" w:cs="Suisse Int'l"/>
              </w:rPr>
              <w:t xml:space="preserve">Archive </w:t>
            </w:r>
            <w:proofErr w:type="spellStart"/>
            <w:r w:rsidRPr="00F640F9">
              <w:rPr>
                <w:rFonts w:ascii="Suisse Int'l" w:hAnsi="Suisse Int'l" w:cs="Suisse Int'l"/>
              </w:rPr>
              <w:t>of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the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weißensee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art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academy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F640F9">
              <w:rPr>
                <w:rFonts w:ascii="Suisse Int'l" w:hAnsi="Suisse Int'l" w:cs="Suisse Int'l"/>
              </w:rPr>
              <w:t>berlin</w:t>
            </w:r>
            <w:proofErr w:type="spellEnd"/>
            <w:r w:rsidRPr="00F640F9">
              <w:rPr>
                <w:rFonts w:ascii="Suisse Int'l" w:hAnsi="Suisse Int'l" w:cs="Suisse Int'l"/>
              </w:rPr>
              <w:t xml:space="preserve"> </w:t>
            </w:r>
          </w:p>
          <w:p w14:paraId="34450642" w14:textId="7229973D" w:rsidR="00B44978" w:rsidRPr="00CD7D1C" w:rsidRDefault="00E9575B" w:rsidP="00F640F9">
            <w:pPr>
              <w:rPr>
                <w:rFonts w:ascii="Suisse Int'l" w:hAnsi="Suisse Int'l" w:cs="Suisse Int'l"/>
              </w:rPr>
            </w:pPr>
            <w:proofErr w:type="spellStart"/>
            <w:r>
              <w:rPr>
                <w:rFonts w:ascii="Suisse Int'l" w:hAnsi="Suisse Int'l" w:cs="Suisse Int'l"/>
              </w:rPr>
              <w:t>Ph</w:t>
            </w:r>
            <w:r w:rsidR="00F640F9" w:rsidRPr="00F640F9">
              <w:rPr>
                <w:rFonts w:ascii="Suisse Int'l" w:hAnsi="Suisse Int'l" w:cs="Suisse Int'l"/>
              </w:rPr>
              <w:t>oto</w:t>
            </w:r>
            <w:proofErr w:type="spellEnd"/>
            <w:r w:rsidR="00F640F9" w:rsidRPr="00F640F9">
              <w:rPr>
                <w:rFonts w:ascii="Suisse Int'l" w:hAnsi="Suisse Int'l" w:cs="Suisse Int'l"/>
              </w:rPr>
              <w:t xml:space="preserve">: </w:t>
            </w:r>
            <w:proofErr w:type="spellStart"/>
            <w:r w:rsidR="00F640F9" w:rsidRPr="00F640F9">
              <w:rPr>
                <w:rFonts w:ascii="Suisse Int'l" w:hAnsi="Suisse Int'l" w:cs="Suisse Int'l"/>
              </w:rPr>
              <w:t>unknown</w:t>
            </w:r>
            <w:proofErr w:type="spellEnd"/>
          </w:p>
        </w:tc>
      </w:tr>
      <w:tr w:rsidR="00B44978" w:rsidRPr="005F3493" w14:paraId="1C03ADCB" w14:textId="77777777" w:rsidTr="00AA4C0A">
        <w:trPr>
          <w:trHeight w:val="3515"/>
        </w:trPr>
        <w:tc>
          <w:tcPr>
            <w:tcW w:w="3998" w:type="dxa"/>
          </w:tcPr>
          <w:p w14:paraId="5DB71C31" w14:textId="0714EA87" w:rsidR="00B44978" w:rsidRPr="00CD7D1C" w:rsidRDefault="00B44978" w:rsidP="00B44978">
            <w:pPr>
              <w:rPr>
                <w:rFonts w:ascii="Suisse Int'l" w:hAnsi="Suisse Int'l" w:cs="Suisse Int'l"/>
                <w:noProof/>
                <w14:ligatures w14:val="standardContextual"/>
              </w:rPr>
            </w:pPr>
            <w:r>
              <w:rPr>
                <w:noProof/>
              </w:rPr>
              <w:lastRenderedPageBreak/>
              <w:drawing>
                <wp:anchor distT="0" distB="288290" distL="114300" distR="114300" simplePos="0" relativeHeight="251896832" behindDoc="0" locked="0" layoutInCell="1" allowOverlap="1" wp14:anchorId="4875FCCF" wp14:editId="71705AC7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168910</wp:posOffset>
                  </wp:positionV>
                  <wp:extent cx="2188800" cy="1674000"/>
                  <wp:effectExtent l="0" t="0" r="0" b="2540"/>
                  <wp:wrapThrough wrapText="bothSides">
                    <wp:wrapPolygon edited="0">
                      <wp:start x="0" y="0"/>
                      <wp:lineTo x="0" y="21469"/>
                      <wp:lineTo x="21437" y="21469"/>
                      <wp:lineTo x="21437" y="0"/>
                      <wp:lineTo x="0" y="0"/>
                    </wp:wrapPolygon>
                  </wp:wrapThrough>
                  <wp:docPr id="300470025" name="Grafik 7" descr="Ein Bild, das Kleidung, Person, Schuhwerk, drauß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470025" name="Grafik 7" descr="Ein Bild, das Kleidung, Person, Schuhwerk, draußen enthält.&#10;&#10;Automatisch generierte Beschreibu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00" cy="167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2" w:type="dxa"/>
            <w:vAlign w:val="center"/>
          </w:tcPr>
          <w:p w14:paraId="10DE7CF0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  <w:r w:rsidRPr="00E9575B">
              <w:rPr>
                <w:rFonts w:ascii="Suisse Int'l" w:hAnsi="Suisse Int'l" w:cs="Suisse Int'l"/>
              </w:rPr>
              <w:t xml:space="preserve">“Profil 87” </w:t>
            </w:r>
            <w:proofErr w:type="spellStart"/>
            <w:r w:rsidRPr="00E9575B">
              <w:rPr>
                <w:rFonts w:ascii="Suisse Int'l" w:hAnsi="Suisse Int'l" w:cs="Suisse Int'l"/>
              </w:rPr>
              <w:t>clinker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E9575B">
              <w:rPr>
                <w:rFonts w:ascii="Suisse Int'l" w:hAnsi="Suisse Int'l" w:cs="Suisse Int'l"/>
              </w:rPr>
              <w:t>brick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E9575B">
              <w:rPr>
                <w:rFonts w:ascii="Suisse Int'l" w:hAnsi="Suisse Int'l" w:cs="Suisse Int'l"/>
              </w:rPr>
              <w:t>assortment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, VEB </w:t>
            </w:r>
            <w:proofErr w:type="spellStart"/>
            <w:r w:rsidRPr="00E9575B">
              <w:rPr>
                <w:rFonts w:ascii="Suisse Int'l" w:hAnsi="Suisse Int'l" w:cs="Suisse Int'l"/>
              </w:rPr>
              <w:t>Steinzeugwerke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E9575B">
              <w:rPr>
                <w:rFonts w:ascii="Suisse Int'l" w:hAnsi="Suisse Int'l" w:cs="Suisse Int'l"/>
              </w:rPr>
              <w:t>Crinitz</w:t>
            </w:r>
            <w:proofErr w:type="spellEnd"/>
            <w:r w:rsidRPr="00E9575B">
              <w:rPr>
                <w:rFonts w:ascii="Suisse Int'l" w:hAnsi="Suisse Int'l" w:cs="Suisse Int'l"/>
              </w:rPr>
              <w:t>, open-</w:t>
            </w:r>
            <w:proofErr w:type="spellStart"/>
            <w:r w:rsidRPr="00E9575B">
              <w:rPr>
                <w:rFonts w:ascii="Suisse Int'l" w:hAnsi="Suisse Int'l" w:cs="Suisse Int'l"/>
              </w:rPr>
              <w:t>space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design </w:t>
            </w:r>
            <w:proofErr w:type="spellStart"/>
            <w:r w:rsidRPr="00E9575B">
              <w:rPr>
                <w:rFonts w:ascii="Suisse Int'l" w:hAnsi="Suisse Int'l" w:cs="Suisse Int'l"/>
              </w:rPr>
              <w:t>featuring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a </w:t>
            </w:r>
            <w:proofErr w:type="spellStart"/>
            <w:r w:rsidRPr="00E9575B">
              <w:rPr>
                <w:rFonts w:ascii="Suisse Int'l" w:hAnsi="Suisse Int'l" w:cs="Suisse Int'l"/>
              </w:rPr>
              <w:t>fountain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, Jan-Petersen-Straße </w:t>
            </w:r>
            <w:proofErr w:type="spellStart"/>
            <w:r w:rsidRPr="00E9575B">
              <w:rPr>
                <w:rFonts w:ascii="Suisse Int'l" w:hAnsi="Suisse Int'l" w:cs="Suisse Int'l"/>
              </w:rPr>
              <w:t>residential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E9575B">
              <w:rPr>
                <w:rFonts w:ascii="Suisse Int'l" w:hAnsi="Suisse Int'l" w:cs="Suisse Int'l"/>
              </w:rPr>
              <w:t>area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, Berlin-Marzahn, 1987 </w:t>
            </w:r>
          </w:p>
          <w:p w14:paraId="426BAAD3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</w:p>
          <w:p w14:paraId="37853DDD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  <w:r w:rsidRPr="00E9575B">
              <w:rPr>
                <w:rFonts w:ascii="Suisse Int'l" w:hAnsi="Suisse Int'l" w:cs="Suisse Int'l"/>
              </w:rPr>
              <w:t xml:space="preserve">Design: Gertraude Pohl (b. 1940) </w:t>
            </w:r>
          </w:p>
          <w:p w14:paraId="0DA31FA1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  <w:r w:rsidRPr="00E9575B">
              <w:rPr>
                <w:rFonts w:ascii="Suisse Int'l" w:hAnsi="Suisse Int'l" w:cs="Suisse Int'l"/>
              </w:rPr>
              <w:t xml:space="preserve">Private </w:t>
            </w:r>
            <w:proofErr w:type="spellStart"/>
            <w:r w:rsidRPr="00E9575B">
              <w:rPr>
                <w:rFonts w:ascii="Suisse Int'l" w:hAnsi="Suisse Int'l" w:cs="Suisse Int'l"/>
              </w:rPr>
              <w:t>archive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E9575B">
              <w:rPr>
                <w:rFonts w:ascii="Suisse Int'l" w:hAnsi="Suisse Int'l" w:cs="Suisse Int'l"/>
              </w:rPr>
              <w:t>of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Gertraude Pohl </w:t>
            </w:r>
          </w:p>
          <w:p w14:paraId="54C17072" w14:textId="5067466F" w:rsidR="00B44978" w:rsidRPr="00CD7D1C" w:rsidRDefault="00E9575B" w:rsidP="00E9575B">
            <w:pPr>
              <w:rPr>
                <w:rFonts w:ascii="Suisse Int'l" w:hAnsi="Suisse Int'l" w:cs="Suisse Int'l"/>
              </w:rPr>
            </w:pPr>
            <w:proofErr w:type="spellStart"/>
            <w:r>
              <w:rPr>
                <w:rFonts w:ascii="Suisse Int'l" w:hAnsi="Suisse Int'l" w:cs="Suisse Int'l"/>
              </w:rPr>
              <w:t>Ph</w:t>
            </w:r>
            <w:r w:rsidRPr="00E9575B">
              <w:rPr>
                <w:rFonts w:ascii="Suisse Int'l" w:hAnsi="Suisse Int'l" w:cs="Suisse Int'l"/>
              </w:rPr>
              <w:t>oto</w:t>
            </w:r>
            <w:proofErr w:type="spellEnd"/>
            <w:r w:rsidRPr="00E9575B">
              <w:rPr>
                <w:rFonts w:ascii="Suisse Int'l" w:hAnsi="Suisse Int'l" w:cs="Suisse Int'l"/>
              </w:rPr>
              <w:t>: Peter Garbe, 1987</w:t>
            </w:r>
          </w:p>
        </w:tc>
      </w:tr>
      <w:tr w:rsidR="00B44978" w:rsidRPr="00A61F77" w14:paraId="7B2E184E" w14:textId="77777777" w:rsidTr="00AA4C0A">
        <w:trPr>
          <w:trHeight w:val="2821"/>
        </w:trPr>
        <w:tc>
          <w:tcPr>
            <w:tcW w:w="3998" w:type="dxa"/>
          </w:tcPr>
          <w:p w14:paraId="1986F1FD" w14:textId="6BA3B5B3" w:rsidR="00B44978" w:rsidRPr="00CD7D1C" w:rsidRDefault="00B44978" w:rsidP="00B44978">
            <w:pPr>
              <w:rPr>
                <w:rFonts w:ascii="Suisse Int'l" w:hAnsi="Suisse Int'l" w:cs="Suisse Int'l"/>
                <w:noProof/>
                <w14:ligatures w14:val="standardContextual"/>
              </w:rPr>
            </w:pPr>
            <w:r>
              <w:rPr>
                <w:noProof/>
              </w:rPr>
              <w:drawing>
                <wp:anchor distT="0" distB="0" distL="114300" distR="114300" simplePos="0" relativeHeight="251898880" behindDoc="0" locked="0" layoutInCell="1" allowOverlap="1" wp14:anchorId="027E7D88" wp14:editId="7B6788C8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168910</wp:posOffset>
                  </wp:positionV>
                  <wp:extent cx="2188210" cy="2224405"/>
                  <wp:effectExtent l="0" t="0" r="0" b="0"/>
                  <wp:wrapThrough wrapText="bothSides">
                    <wp:wrapPolygon edited="0">
                      <wp:start x="0" y="0"/>
                      <wp:lineTo x="0" y="21458"/>
                      <wp:lineTo x="21437" y="21458"/>
                      <wp:lineTo x="21437" y="0"/>
                      <wp:lineTo x="0" y="0"/>
                    </wp:wrapPolygon>
                  </wp:wrapThrough>
                  <wp:docPr id="1014418593" name="Grafik 8" descr="Ein Bild, das Rad, Fahrzeug, Landfahrzeug, Reif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4418593" name="Grafik 8" descr="Ein Bild, das Rad, Fahrzeug, Landfahrzeug, Reifen enthält.&#10;&#10;Automatisch generierte Beschreibu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210" cy="2224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2" w:type="dxa"/>
            <w:vAlign w:val="center"/>
          </w:tcPr>
          <w:p w14:paraId="7E9FD92A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  <w:r w:rsidRPr="00E9575B">
              <w:rPr>
                <w:rFonts w:ascii="Suisse Int'l" w:hAnsi="Suisse Int'l" w:cs="Suisse Int'l"/>
              </w:rPr>
              <w:t xml:space="preserve">Prototype </w:t>
            </w:r>
            <w:proofErr w:type="spellStart"/>
            <w:r w:rsidRPr="00E9575B">
              <w:rPr>
                <w:rFonts w:ascii="Suisse Int'l" w:hAnsi="Suisse Int'l" w:cs="Suisse Int'l"/>
              </w:rPr>
              <w:t>model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E9575B">
              <w:rPr>
                <w:rFonts w:ascii="Suisse Int'l" w:hAnsi="Suisse Int'l" w:cs="Suisse Int'l"/>
              </w:rPr>
              <w:t>of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E9575B">
              <w:rPr>
                <w:rFonts w:ascii="Suisse Int'l" w:hAnsi="Suisse Int'l" w:cs="Suisse Int'l"/>
              </w:rPr>
              <w:t>the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‘Simson S 50’ </w:t>
            </w:r>
            <w:proofErr w:type="spellStart"/>
            <w:r w:rsidRPr="00E9575B">
              <w:rPr>
                <w:rFonts w:ascii="Suisse Int'l" w:hAnsi="Suisse Int'l" w:cs="Suisse Int'l"/>
              </w:rPr>
              <w:t>moped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in </w:t>
            </w:r>
            <w:proofErr w:type="spellStart"/>
            <w:r w:rsidRPr="00E9575B">
              <w:rPr>
                <w:rFonts w:ascii="Suisse Int'l" w:hAnsi="Suisse Int'l" w:cs="Suisse Int'l"/>
              </w:rPr>
              <w:t>the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E9575B">
              <w:rPr>
                <w:rFonts w:ascii="Suisse Int'l" w:hAnsi="Suisse Int'l" w:cs="Suisse Int'l"/>
              </w:rPr>
              <w:t>courtyard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E9575B">
              <w:rPr>
                <w:rFonts w:ascii="Suisse Int'l" w:hAnsi="Suisse Int'l" w:cs="Suisse Int'l"/>
              </w:rPr>
              <w:t>of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Lutz </w:t>
            </w:r>
            <w:proofErr w:type="spellStart"/>
            <w:r w:rsidRPr="00E9575B">
              <w:rPr>
                <w:rFonts w:ascii="Suisse Int'l" w:hAnsi="Suisse Int'l" w:cs="Suisse Int'l"/>
              </w:rPr>
              <w:t>Rudolph’s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E9575B">
              <w:rPr>
                <w:rFonts w:ascii="Suisse Int'l" w:hAnsi="Suisse Int'l" w:cs="Suisse Int'l"/>
              </w:rPr>
              <w:t>studio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on Helmholtzplatz, Prenzlauer Berg, c. 1967 </w:t>
            </w:r>
          </w:p>
          <w:p w14:paraId="555B166B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  <w:r w:rsidRPr="00E9575B">
              <w:rPr>
                <w:rFonts w:ascii="Suisse Int'l" w:hAnsi="Suisse Int'l" w:cs="Suisse Int'l"/>
              </w:rPr>
              <w:t xml:space="preserve">Design: Lutz Rudolph (1936–2011), Karl </w:t>
            </w:r>
            <w:proofErr w:type="spellStart"/>
            <w:r w:rsidRPr="00E9575B">
              <w:rPr>
                <w:rFonts w:ascii="Suisse Int'l" w:hAnsi="Suisse Int'l" w:cs="Suisse Int'l"/>
              </w:rPr>
              <w:t>Clauss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Dietel (1934–2022)</w:t>
            </w:r>
          </w:p>
          <w:p w14:paraId="2277F1F2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  <w:r w:rsidRPr="00E9575B">
              <w:rPr>
                <w:rFonts w:ascii="Suisse Int'l" w:hAnsi="Suisse Int'l" w:cs="Suisse Int'l"/>
              </w:rPr>
              <w:t xml:space="preserve">Private </w:t>
            </w:r>
            <w:proofErr w:type="spellStart"/>
            <w:r w:rsidRPr="00E9575B">
              <w:rPr>
                <w:rFonts w:ascii="Suisse Int'l" w:hAnsi="Suisse Int'l" w:cs="Suisse Int'l"/>
              </w:rPr>
              <w:t>archive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Pr="00E9575B">
              <w:rPr>
                <w:rFonts w:ascii="Suisse Int'l" w:hAnsi="Suisse Int'l" w:cs="Suisse Int'l"/>
              </w:rPr>
              <w:t>of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Ania Rudolph</w:t>
            </w:r>
          </w:p>
          <w:p w14:paraId="68FE346D" w14:textId="57E4EB69" w:rsidR="00B44978" w:rsidRPr="00D36859" w:rsidRDefault="00E9575B" w:rsidP="00E9575B">
            <w:pPr>
              <w:rPr>
                <w:rFonts w:ascii="Suisse Int'l" w:hAnsi="Suisse Int'l" w:cs="Suisse Int'l"/>
              </w:rPr>
            </w:pPr>
            <w:proofErr w:type="spellStart"/>
            <w:r>
              <w:rPr>
                <w:rFonts w:ascii="Suisse Int'l" w:hAnsi="Suisse Int'l" w:cs="Suisse Int'l"/>
              </w:rPr>
              <w:t>Ph</w:t>
            </w:r>
            <w:r w:rsidRPr="00E9575B">
              <w:rPr>
                <w:rFonts w:ascii="Suisse Int'l" w:hAnsi="Suisse Int'l" w:cs="Suisse Int'l"/>
              </w:rPr>
              <w:t>oto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: </w:t>
            </w:r>
            <w:proofErr w:type="spellStart"/>
            <w:r w:rsidRPr="00E9575B">
              <w:rPr>
                <w:rFonts w:ascii="Suisse Int'l" w:hAnsi="Suisse Int'l" w:cs="Suisse Int'l"/>
              </w:rPr>
              <w:t>unknown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</w:t>
            </w:r>
            <w:r w:rsidR="00B44978" w:rsidRPr="00D36859">
              <w:rPr>
                <w:rFonts w:ascii="Suisse Int'l" w:hAnsi="Suisse Int'l" w:cs="Suisse Int'l"/>
              </w:rPr>
              <w:t xml:space="preserve"> </w:t>
            </w:r>
          </w:p>
        </w:tc>
      </w:tr>
      <w:tr w:rsidR="00B44978" w:rsidRPr="005F3493" w14:paraId="48AD80D0" w14:textId="77777777" w:rsidTr="00AA4C0A">
        <w:trPr>
          <w:trHeight w:val="3259"/>
        </w:trPr>
        <w:tc>
          <w:tcPr>
            <w:tcW w:w="3998" w:type="dxa"/>
          </w:tcPr>
          <w:p w14:paraId="58F659D6" w14:textId="4107700E" w:rsidR="00B44978" w:rsidRPr="00D36859" w:rsidRDefault="00B44978" w:rsidP="00B44978">
            <w:pPr>
              <w:rPr>
                <w:rFonts w:ascii="Suisse Int'l" w:hAnsi="Suisse Int'l" w:cs="Suisse Int'l"/>
                <w:noProof/>
                <w14:ligatures w14:val="standardContextual"/>
              </w:rPr>
            </w:pPr>
            <w:r>
              <w:rPr>
                <w:noProof/>
              </w:rPr>
              <w:drawing>
                <wp:anchor distT="0" distB="0" distL="114300" distR="114300" simplePos="0" relativeHeight="251900928" behindDoc="0" locked="0" layoutInCell="1" allowOverlap="1" wp14:anchorId="556290B7" wp14:editId="09D72BFF">
                  <wp:simplePos x="0" y="0"/>
                  <wp:positionH relativeFrom="column">
                    <wp:posOffset>2540</wp:posOffset>
                  </wp:positionH>
                  <wp:positionV relativeFrom="page">
                    <wp:posOffset>576704</wp:posOffset>
                  </wp:positionV>
                  <wp:extent cx="2188210" cy="1480185"/>
                  <wp:effectExtent l="0" t="0" r="0" b="5715"/>
                  <wp:wrapThrough wrapText="bothSides">
                    <wp:wrapPolygon edited="0">
                      <wp:start x="0" y="0"/>
                      <wp:lineTo x="0" y="21498"/>
                      <wp:lineTo x="21437" y="21498"/>
                      <wp:lineTo x="21437" y="0"/>
                      <wp:lineTo x="0" y="0"/>
                    </wp:wrapPolygon>
                  </wp:wrapThrough>
                  <wp:docPr id="370952956" name="Grafik 9" descr="Ein Bild, das draußen, Himmel, Bild, Kuns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952956" name="Grafik 9" descr="Ein Bild, das draußen, Himmel, Bild, Kunst enthält.&#10;&#10;Automatisch generierte Beschreibun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1318" r="1020"/>
                          <a:stretch/>
                        </pic:blipFill>
                        <pic:spPr bwMode="auto">
                          <a:xfrm>
                            <a:off x="0" y="0"/>
                            <a:ext cx="2188210" cy="1480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2" w:type="dxa"/>
            <w:vAlign w:val="center"/>
          </w:tcPr>
          <w:p w14:paraId="5A645FC4" w14:textId="77777777" w:rsidR="00E9575B" w:rsidRPr="00E9575B" w:rsidRDefault="00D36859" w:rsidP="00E9575B">
            <w:pPr>
              <w:rPr>
                <w:rFonts w:ascii="Suisse Int'l" w:hAnsi="Suisse Int'l" w:cs="Suisse Int'l"/>
              </w:rPr>
            </w:pPr>
            <w:r>
              <w:br/>
            </w:r>
            <w:r>
              <w:br/>
            </w:r>
            <w:r>
              <w:br/>
            </w:r>
            <w:r w:rsidR="00E9575B" w:rsidRPr="00E9575B">
              <w:rPr>
                <w:rFonts w:ascii="Suisse Int'l" w:hAnsi="Suisse Int'l" w:cs="Suisse Int'l"/>
              </w:rPr>
              <w:t xml:space="preserve">“Dedicated </w:t>
            </w:r>
            <w:proofErr w:type="spellStart"/>
            <w:r w:rsidR="00E9575B" w:rsidRPr="00E9575B">
              <w:rPr>
                <w:rFonts w:ascii="Suisse Int'l" w:hAnsi="Suisse Int'l" w:cs="Suisse Int'l"/>
              </w:rPr>
              <w:t>to</w:t>
            </w:r>
            <w:proofErr w:type="spellEnd"/>
            <w:r w:rsidR="00E9575B" w:rsidRPr="00E9575B">
              <w:rPr>
                <w:rFonts w:ascii="Suisse Int'l" w:hAnsi="Suisse Int'l" w:cs="Suisse Int'l"/>
              </w:rPr>
              <w:t xml:space="preserve">”, </w:t>
            </w:r>
            <w:proofErr w:type="spellStart"/>
            <w:r w:rsidR="00E9575B" w:rsidRPr="00E9575B">
              <w:rPr>
                <w:rFonts w:ascii="Suisse Int'l" w:hAnsi="Suisse Int'l" w:cs="Suisse Int'l"/>
              </w:rPr>
              <w:t>mural</w:t>
            </w:r>
            <w:proofErr w:type="spellEnd"/>
            <w:r w:rsidR="00E9575B" w:rsidRPr="00E9575B">
              <w:rPr>
                <w:rFonts w:ascii="Suisse Int'l" w:hAnsi="Suisse Int'l" w:cs="Suisse Int'l"/>
              </w:rPr>
              <w:t xml:space="preserve"> at </w:t>
            </w:r>
            <w:proofErr w:type="spellStart"/>
            <w:r w:rsidR="00E9575B" w:rsidRPr="00E9575B">
              <w:rPr>
                <w:rFonts w:ascii="Suisse Int'l" w:hAnsi="Suisse Int'l" w:cs="Suisse Int'l"/>
              </w:rPr>
              <w:t>the</w:t>
            </w:r>
            <w:proofErr w:type="spellEnd"/>
            <w:r w:rsidR="00E9575B"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="00E9575B" w:rsidRPr="00E9575B">
              <w:rPr>
                <w:rFonts w:ascii="Suisse Int'l" w:hAnsi="Suisse Int'l" w:cs="Suisse Int'l"/>
              </w:rPr>
              <w:t>hotel</w:t>
            </w:r>
            <w:proofErr w:type="spellEnd"/>
            <w:r w:rsidR="00E9575B" w:rsidRPr="00E9575B">
              <w:rPr>
                <w:rFonts w:ascii="Suisse Int'l" w:hAnsi="Suisse Int'l" w:cs="Suisse Int'l"/>
              </w:rPr>
              <w:t xml:space="preserve"> and municipal </w:t>
            </w:r>
            <w:proofErr w:type="spellStart"/>
            <w:r w:rsidR="00E9575B" w:rsidRPr="00E9575B">
              <w:rPr>
                <w:rFonts w:ascii="Suisse Int'l" w:hAnsi="Suisse Int'l" w:cs="Suisse Int'l"/>
              </w:rPr>
              <w:t>swimming</w:t>
            </w:r>
            <w:proofErr w:type="spellEnd"/>
            <w:r w:rsidR="00E9575B" w:rsidRPr="00E9575B">
              <w:rPr>
                <w:rFonts w:ascii="Suisse Int'l" w:hAnsi="Suisse Int'l" w:cs="Suisse Int'l"/>
              </w:rPr>
              <w:t xml:space="preserve"> pool on Oderberger Straße, </w:t>
            </w:r>
            <w:proofErr w:type="spellStart"/>
            <w:r w:rsidR="00E9575B" w:rsidRPr="00E9575B">
              <w:rPr>
                <w:rFonts w:ascii="Suisse Int'l" w:hAnsi="Suisse Int'l" w:cs="Suisse Int'l"/>
              </w:rPr>
              <w:t>photograph</w:t>
            </w:r>
            <w:proofErr w:type="spellEnd"/>
            <w:r w:rsidR="00E9575B"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="00E9575B" w:rsidRPr="00E9575B">
              <w:rPr>
                <w:rFonts w:ascii="Suisse Int'l" w:hAnsi="Suisse Int'l" w:cs="Suisse Int'l"/>
              </w:rPr>
              <w:t>from</w:t>
            </w:r>
            <w:proofErr w:type="spellEnd"/>
            <w:r w:rsidR="00E9575B"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="00E9575B" w:rsidRPr="00E9575B">
              <w:rPr>
                <w:rFonts w:ascii="Suisse Int'l" w:hAnsi="Suisse Int'l" w:cs="Suisse Int'l"/>
              </w:rPr>
              <w:t>the</w:t>
            </w:r>
            <w:proofErr w:type="spellEnd"/>
            <w:r w:rsidR="00E9575B" w:rsidRPr="00E9575B">
              <w:rPr>
                <w:rFonts w:ascii="Suisse Int'l" w:hAnsi="Suisse Int'l" w:cs="Suisse Int'l"/>
              </w:rPr>
              <w:t xml:space="preserve"> </w:t>
            </w:r>
            <w:proofErr w:type="spellStart"/>
            <w:r w:rsidR="00E9575B" w:rsidRPr="00E9575B">
              <w:rPr>
                <w:rFonts w:ascii="Suisse Int'l" w:hAnsi="Suisse Int'l" w:cs="Suisse Int'l"/>
              </w:rPr>
              <w:t>series</w:t>
            </w:r>
            <w:proofErr w:type="spellEnd"/>
            <w:r w:rsidR="00E9575B" w:rsidRPr="00E9575B">
              <w:rPr>
                <w:rFonts w:ascii="Suisse Int'l" w:hAnsi="Suisse Int'l" w:cs="Suisse Int'l"/>
              </w:rPr>
              <w:t xml:space="preserve"> “</w:t>
            </w:r>
            <w:proofErr w:type="spellStart"/>
            <w:r w:rsidR="00E9575B" w:rsidRPr="00E9575B">
              <w:rPr>
                <w:rFonts w:ascii="Suisse Int'l" w:hAnsi="Suisse Int'l" w:cs="Suisse Int'l"/>
              </w:rPr>
              <w:t>Rabotniki</w:t>
            </w:r>
            <w:proofErr w:type="spellEnd"/>
            <w:r w:rsidR="00E9575B" w:rsidRPr="00E9575B">
              <w:rPr>
                <w:rFonts w:ascii="Suisse Int'l" w:hAnsi="Suisse Int'l" w:cs="Suisse Int'l"/>
              </w:rPr>
              <w:t xml:space="preserve">”, 2017 </w:t>
            </w:r>
          </w:p>
          <w:p w14:paraId="57BAD538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</w:p>
          <w:p w14:paraId="35929837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  <w:r w:rsidRPr="00E9575B">
              <w:rPr>
                <w:rFonts w:ascii="Suisse Int'l" w:hAnsi="Suisse Int'l" w:cs="Suisse Int'l"/>
              </w:rPr>
              <w:t xml:space="preserve">Design: </w:t>
            </w:r>
            <w:proofErr w:type="spellStart"/>
            <w:r w:rsidRPr="00E9575B">
              <w:rPr>
                <w:rFonts w:ascii="Suisse Int'l" w:hAnsi="Suisse Int'l" w:cs="Suisse Int'l"/>
              </w:rPr>
              <w:t>Various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&amp; Gould </w:t>
            </w:r>
          </w:p>
          <w:p w14:paraId="7DE15602" w14:textId="5805EFC0" w:rsidR="00B44978" w:rsidRPr="00D36859" w:rsidRDefault="00E9575B" w:rsidP="00E9575B">
            <w:pPr>
              <w:rPr>
                <w:rFonts w:ascii="Suisse Int'l" w:hAnsi="Suisse Int'l" w:cs="Suisse Int'l"/>
              </w:rPr>
            </w:pPr>
            <w:proofErr w:type="spellStart"/>
            <w:r>
              <w:rPr>
                <w:rFonts w:ascii="Suisse Int'l" w:hAnsi="Suisse Int'l" w:cs="Suisse Int'l"/>
              </w:rPr>
              <w:t>Ph</w:t>
            </w:r>
            <w:r w:rsidRPr="00E9575B">
              <w:rPr>
                <w:rFonts w:ascii="Suisse Int'l" w:hAnsi="Suisse Int'l" w:cs="Suisse Int'l"/>
              </w:rPr>
              <w:t>oto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: </w:t>
            </w:r>
            <w:proofErr w:type="spellStart"/>
            <w:r w:rsidRPr="00E9575B">
              <w:rPr>
                <w:rFonts w:ascii="Suisse Int'l" w:hAnsi="Suisse Int'l" w:cs="Suisse Int'l"/>
              </w:rPr>
              <w:t>Various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&amp; Gould</w:t>
            </w:r>
          </w:p>
        </w:tc>
      </w:tr>
      <w:tr w:rsidR="00B44978" w:rsidRPr="00A61F77" w14:paraId="45E312F9" w14:textId="77777777" w:rsidTr="00AA4C0A">
        <w:trPr>
          <w:trHeight w:val="3515"/>
        </w:trPr>
        <w:tc>
          <w:tcPr>
            <w:tcW w:w="3998" w:type="dxa"/>
          </w:tcPr>
          <w:p w14:paraId="430696E0" w14:textId="1A9B5A26" w:rsidR="00B44978" w:rsidRPr="00D36859" w:rsidRDefault="00B44978" w:rsidP="00B44978">
            <w:pPr>
              <w:rPr>
                <w:rFonts w:ascii="Suisse Int'l" w:hAnsi="Suisse Int'l" w:cs="Suisse Int'l"/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lastRenderedPageBreak/>
              <w:drawing>
                <wp:anchor distT="0" distB="1080135" distL="114300" distR="114300" simplePos="0" relativeHeight="251902976" behindDoc="0" locked="0" layoutInCell="1" allowOverlap="1" wp14:anchorId="54DE34A7" wp14:editId="0310CC61">
                  <wp:simplePos x="0" y="0"/>
                  <wp:positionH relativeFrom="column">
                    <wp:posOffset>-68209</wp:posOffset>
                  </wp:positionH>
                  <wp:positionV relativeFrom="page">
                    <wp:posOffset>1017905</wp:posOffset>
                  </wp:positionV>
                  <wp:extent cx="2372360" cy="1576705"/>
                  <wp:effectExtent l="0" t="0" r="2540" b="0"/>
                  <wp:wrapThrough wrapText="bothSides">
                    <wp:wrapPolygon edited="0">
                      <wp:start x="0" y="0"/>
                      <wp:lineTo x="0" y="21400"/>
                      <wp:lineTo x="21507" y="21400"/>
                      <wp:lineTo x="21507" y="0"/>
                      <wp:lineTo x="0" y="0"/>
                    </wp:wrapPolygon>
                  </wp:wrapThrough>
                  <wp:docPr id="828424140" name="Grafik 13" descr="Ein Bild, das draußen, Gebäude, Himmel, Auto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424140" name="Grafik 13" descr="Ein Bild, das draußen, Gebäude, Himmel, Auto enthält.&#10;&#10;Automatisch generierte Beschreibu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2360" cy="1576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2" w:type="dxa"/>
            <w:vAlign w:val="center"/>
          </w:tcPr>
          <w:p w14:paraId="45C1283B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  <w:r w:rsidRPr="00E9575B">
              <w:rPr>
                <w:rFonts w:ascii="Suisse Int'l" w:hAnsi="Suisse Int'l" w:cs="Suisse Int'l"/>
              </w:rPr>
              <w:t xml:space="preserve">Photograph: “Kino International”, Karl-Marx-Allee, Berlin, 2022 </w:t>
            </w:r>
          </w:p>
          <w:p w14:paraId="1E313DEC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</w:p>
          <w:p w14:paraId="62213C15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  <w:r w:rsidRPr="00E9575B">
              <w:rPr>
                <w:rFonts w:ascii="Suisse Int'l" w:hAnsi="Suisse Int'l" w:cs="Suisse Int'l"/>
              </w:rPr>
              <w:t xml:space="preserve">Lettering: Klaus </w:t>
            </w:r>
            <w:proofErr w:type="spellStart"/>
            <w:r w:rsidRPr="00E9575B">
              <w:rPr>
                <w:rFonts w:ascii="Suisse Int'l" w:hAnsi="Suisse Int'l" w:cs="Suisse Int'l"/>
              </w:rPr>
              <w:t>Wittkugel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(1910–85), 1961 </w:t>
            </w:r>
          </w:p>
          <w:p w14:paraId="300AD80F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  <w:r w:rsidRPr="00E9575B">
              <w:rPr>
                <w:rFonts w:ascii="Suisse Int'l" w:hAnsi="Suisse Int'l" w:cs="Suisse Int'l"/>
              </w:rPr>
              <w:t xml:space="preserve">Berlinale </w:t>
            </w:r>
            <w:proofErr w:type="spellStart"/>
            <w:r w:rsidRPr="00E9575B">
              <w:rPr>
                <w:rFonts w:ascii="Suisse Int'l" w:hAnsi="Suisse Int'l" w:cs="Suisse Int'l"/>
              </w:rPr>
              <w:t>poster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: Claudia </w:t>
            </w:r>
            <w:proofErr w:type="spellStart"/>
            <w:r w:rsidRPr="00E9575B">
              <w:rPr>
                <w:rFonts w:ascii="Suisse Int'l" w:hAnsi="Suisse Int'l" w:cs="Suisse Int'l"/>
              </w:rPr>
              <w:t>Schramke</w:t>
            </w:r>
            <w:proofErr w:type="spellEnd"/>
            <w:r w:rsidRPr="00E9575B">
              <w:rPr>
                <w:rFonts w:ascii="Suisse Int'l" w:hAnsi="Suisse Int'l" w:cs="Suisse Int'l"/>
              </w:rPr>
              <w:t xml:space="preserve"> (b. 1985), 2022 </w:t>
            </w:r>
          </w:p>
          <w:p w14:paraId="2B0F768A" w14:textId="77777777" w:rsidR="00E9575B" w:rsidRPr="00E9575B" w:rsidRDefault="00E9575B" w:rsidP="00E9575B">
            <w:pPr>
              <w:rPr>
                <w:rFonts w:ascii="Suisse Int'l" w:hAnsi="Suisse Int'l" w:cs="Suisse Int'l"/>
              </w:rPr>
            </w:pPr>
          </w:p>
          <w:p w14:paraId="6ED6EA30" w14:textId="0B4363BA" w:rsidR="00B44978" w:rsidRPr="00D36859" w:rsidRDefault="00E9575B" w:rsidP="00E9575B">
            <w:pPr>
              <w:rPr>
                <w:rFonts w:ascii="Suisse Int'l" w:hAnsi="Suisse Int'l" w:cs="Suisse Int'l"/>
              </w:rPr>
            </w:pPr>
            <w:proofErr w:type="spellStart"/>
            <w:r w:rsidRPr="00E9575B">
              <w:rPr>
                <w:rFonts w:ascii="Suisse Int'l" w:hAnsi="Suisse Int'l" w:cs="Suisse Int'l"/>
              </w:rPr>
              <w:t>Photo</w:t>
            </w:r>
            <w:proofErr w:type="spellEnd"/>
            <w:r w:rsidRPr="00E9575B">
              <w:rPr>
                <w:rFonts w:ascii="Suisse Int'l" w:hAnsi="Suisse Int'l" w:cs="Suisse Int'l"/>
              </w:rPr>
              <w:t>: Ilona Marti (b. 1984)</w:t>
            </w:r>
          </w:p>
        </w:tc>
      </w:tr>
    </w:tbl>
    <w:p w14:paraId="4807B563" w14:textId="2CDE72A1" w:rsidR="009F6A7F" w:rsidRPr="00E9575B" w:rsidRDefault="00BE3821" w:rsidP="009F6A7F">
      <w:pPr>
        <w:pStyle w:val="berschriftH3"/>
        <w:rPr>
          <w:rFonts w:asciiTheme="minorHAnsi" w:hAnsiTheme="minorHAnsi" w:cstheme="minorHAnsi"/>
          <w:lang w:val="en-US"/>
        </w:rPr>
      </w:pPr>
      <w:r w:rsidRPr="00E9575B">
        <w:rPr>
          <w:rFonts w:asciiTheme="minorHAnsi" w:hAnsiTheme="minorHAnsi" w:cstheme="minorHAnsi"/>
          <w:lang w:val="en-US"/>
        </w:rPr>
        <w:t>For any question</w:t>
      </w:r>
      <w:r w:rsidR="00B44978" w:rsidRPr="00E9575B">
        <w:rPr>
          <w:rFonts w:asciiTheme="minorHAnsi" w:hAnsiTheme="minorHAnsi" w:cstheme="minorHAnsi"/>
          <w:lang w:val="en-US"/>
        </w:rPr>
        <w:t>s</w:t>
      </w:r>
      <w:r w:rsidRPr="00E9575B">
        <w:rPr>
          <w:rFonts w:asciiTheme="minorHAnsi" w:hAnsiTheme="minorHAnsi" w:cstheme="minorHAnsi"/>
          <w:lang w:val="en-US"/>
        </w:rPr>
        <w:t xml:space="preserve"> please contact</w:t>
      </w:r>
      <w:r w:rsidR="00440448" w:rsidRPr="00E9575B">
        <w:rPr>
          <w:rFonts w:asciiTheme="minorHAnsi" w:hAnsiTheme="minorHAnsi" w:cstheme="minorHAnsi"/>
          <w:lang w:val="en-US"/>
        </w:rPr>
        <w:t>:</w:t>
      </w:r>
      <w:r w:rsidR="00FF1724" w:rsidRPr="00E9575B">
        <w:rPr>
          <w:rFonts w:asciiTheme="minorHAnsi" w:hAnsiTheme="minorHAnsi" w:cstheme="minorHAnsi"/>
          <w:lang w:val="en-US"/>
        </w:rPr>
        <w:t xml:space="preserve"> </w:t>
      </w:r>
    </w:p>
    <w:p w14:paraId="69C20C07" w14:textId="782F4219" w:rsidR="009F6A7F" w:rsidRPr="00AB00C3" w:rsidRDefault="00440448" w:rsidP="009F6A7F">
      <w:pPr>
        <w:rPr>
          <w:sz w:val="26"/>
          <w:szCs w:val="26"/>
          <w:lang w:val="en-US"/>
        </w:rPr>
      </w:pPr>
      <w:r w:rsidRPr="00AB00C3">
        <w:rPr>
          <w:lang w:val="en-US"/>
        </w:rPr>
        <w:t>Olivia Lott</w:t>
      </w:r>
      <w:r w:rsidR="00490514" w:rsidRPr="00AB00C3">
        <w:rPr>
          <w:lang w:val="en-US"/>
        </w:rPr>
        <w:t xml:space="preserve"> </w:t>
      </w:r>
      <w:r w:rsidRPr="00AB00C3">
        <w:rPr>
          <w:lang w:val="en-US"/>
        </w:rPr>
        <w:br/>
      </w:r>
      <w:hyperlink r:id="rId20" w:history="1">
        <w:r w:rsidRPr="00AB00C3">
          <w:rPr>
            <w:rStyle w:val="Hyperlink"/>
            <w:rFonts w:ascii="Suisse Int'l" w:hAnsi="Suisse Int'l" w:cs="Suisse Int'l"/>
            <w:lang w:val="en-US"/>
          </w:rPr>
          <w:t>lott@museumderdinge.de</w:t>
        </w:r>
      </w:hyperlink>
      <w:r w:rsidR="00490514" w:rsidRPr="00AB00C3">
        <w:rPr>
          <w:rStyle w:val="Hyperlink"/>
          <w:rFonts w:ascii="Suisse Int'l" w:hAnsi="Suisse Int'l" w:cs="Suisse Int'l"/>
          <w:lang w:val="en-US"/>
        </w:rPr>
        <w:t xml:space="preserve"> </w:t>
      </w:r>
      <w:r w:rsidRPr="00AB00C3">
        <w:rPr>
          <w:lang w:val="en-US"/>
        </w:rPr>
        <w:br/>
        <w:t>+49 (0)30 92 10 63 77</w:t>
      </w:r>
      <w:r w:rsidR="00490514" w:rsidRPr="00AB00C3">
        <w:rPr>
          <w:lang w:val="en-US"/>
        </w:rPr>
        <w:t xml:space="preserve"> </w:t>
      </w:r>
    </w:p>
    <w:p w14:paraId="70AD2594" w14:textId="6AD777D3" w:rsidR="009F6A7F" w:rsidRPr="00E9575B" w:rsidRDefault="009F6A7F" w:rsidP="009F6A7F">
      <w:pPr>
        <w:pStyle w:val="berschriftH3"/>
        <w:rPr>
          <w:rFonts w:asciiTheme="minorHAnsi" w:hAnsiTheme="minorHAnsi" w:cstheme="minorHAnsi"/>
          <w:lang w:val="en-US"/>
        </w:rPr>
      </w:pPr>
      <w:r w:rsidRPr="00E9575B">
        <w:rPr>
          <w:rFonts w:asciiTheme="minorHAnsi" w:hAnsiTheme="minorHAnsi" w:cstheme="minorHAnsi"/>
          <w:lang w:val="en-US"/>
        </w:rPr>
        <w:t>Press</w:t>
      </w:r>
      <w:r w:rsidR="00C50C78" w:rsidRPr="00E9575B">
        <w:rPr>
          <w:rFonts w:asciiTheme="minorHAnsi" w:hAnsiTheme="minorHAnsi" w:cstheme="minorHAnsi"/>
          <w:lang w:val="en-US"/>
        </w:rPr>
        <w:t xml:space="preserve"> previews</w:t>
      </w:r>
      <w:r w:rsidRPr="00E9575B">
        <w:rPr>
          <w:rFonts w:asciiTheme="minorHAnsi" w:hAnsiTheme="minorHAnsi" w:cstheme="minorHAnsi"/>
          <w:lang w:val="en-US"/>
        </w:rPr>
        <w:t xml:space="preserve">: </w:t>
      </w:r>
    </w:p>
    <w:p w14:paraId="2DE3707D" w14:textId="5456640E" w:rsidR="005F3493" w:rsidRPr="00AB00C3" w:rsidRDefault="00B44978" w:rsidP="004D4B0A">
      <w:pPr>
        <w:rPr>
          <w:lang w:val="en-US"/>
        </w:rPr>
      </w:pPr>
      <w:r>
        <w:rPr>
          <w:lang w:val="en-US"/>
        </w:rPr>
        <w:t xml:space="preserve">April 13, </w:t>
      </w:r>
      <w:r w:rsidR="009F6A7F" w:rsidRPr="00AB00C3">
        <w:rPr>
          <w:lang w:val="en-US"/>
        </w:rPr>
        <w:t>202</w:t>
      </w:r>
      <w:r>
        <w:rPr>
          <w:lang w:val="en-US"/>
        </w:rPr>
        <w:t>6</w:t>
      </w:r>
      <w:r w:rsidR="009F6A7F" w:rsidRPr="00AB00C3">
        <w:rPr>
          <w:lang w:val="en-US"/>
        </w:rPr>
        <w:t>, 1</w:t>
      </w:r>
      <w:r>
        <w:rPr>
          <w:lang w:val="en-US"/>
        </w:rPr>
        <w:t>5</w:t>
      </w:r>
      <w:r w:rsidR="00FF1724" w:rsidRPr="00AB00C3">
        <w:rPr>
          <w:lang w:val="en-US"/>
        </w:rPr>
        <w:t>:00</w:t>
      </w:r>
      <w:r w:rsidR="009F6A7F" w:rsidRPr="00AB00C3">
        <w:rPr>
          <w:lang w:val="en-US"/>
        </w:rPr>
        <w:t xml:space="preserve"> – 1</w:t>
      </w:r>
      <w:r>
        <w:rPr>
          <w:lang w:val="en-US"/>
        </w:rPr>
        <w:t>7</w:t>
      </w:r>
      <w:r w:rsidR="00FF1724" w:rsidRPr="00AB00C3">
        <w:rPr>
          <w:lang w:val="en-US"/>
        </w:rPr>
        <w:t>:00</w:t>
      </w:r>
    </w:p>
    <w:p w14:paraId="6243C0CF" w14:textId="5ADA7279" w:rsidR="009F6A7F" w:rsidRPr="00AB00C3" w:rsidRDefault="005F3493" w:rsidP="004D4B0A">
      <w:pPr>
        <w:rPr>
          <w:lang w:val="en-US"/>
        </w:rPr>
      </w:pPr>
      <w:r w:rsidRPr="00AB00C3">
        <w:rPr>
          <w:lang w:val="en-US"/>
        </w:rPr>
        <w:t>T</w:t>
      </w:r>
      <w:r w:rsidR="00FF1724" w:rsidRPr="00AB00C3">
        <w:rPr>
          <w:lang w:val="en-US"/>
        </w:rPr>
        <w:t xml:space="preserve">he curators will </w:t>
      </w:r>
      <w:r w:rsidRPr="00AB00C3">
        <w:rPr>
          <w:lang w:val="en-US"/>
        </w:rPr>
        <w:t xml:space="preserve">guide through the exhibition at </w:t>
      </w:r>
      <w:r w:rsidR="00B44978">
        <w:rPr>
          <w:lang w:val="en-US"/>
        </w:rPr>
        <w:t>15:0</w:t>
      </w:r>
      <w:r w:rsidRPr="00AB00C3">
        <w:rPr>
          <w:lang w:val="en-US"/>
        </w:rPr>
        <w:t>0</w:t>
      </w:r>
      <w:r w:rsidR="00FF1724" w:rsidRPr="00AB00C3">
        <w:rPr>
          <w:lang w:val="en-US"/>
        </w:rPr>
        <w:t xml:space="preserve">. </w:t>
      </w:r>
      <w:r w:rsidR="00FF1724" w:rsidRPr="00AB00C3">
        <w:rPr>
          <w:lang w:val="en-US"/>
        </w:rPr>
        <w:br/>
      </w:r>
      <w:r w:rsidR="00B44978">
        <w:rPr>
          <w:lang w:val="en-US"/>
        </w:rPr>
        <w:t>We kindly ask you to</w:t>
      </w:r>
      <w:r w:rsidR="005D7E71">
        <w:rPr>
          <w:lang w:val="en-US"/>
        </w:rPr>
        <w:t xml:space="preserve"> register</w:t>
      </w:r>
      <w:r w:rsidR="00FF1724" w:rsidRPr="00AB00C3">
        <w:rPr>
          <w:lang w:val="en-US"/>
        </w:rPr>
        <w:t xml:space="preserve">: </w:t>
      </w:r>
      <w:hyperlink r:id="rId21" w:history="1">
        <w:r w:rsidR="00FF1724" w:rsidRPr="00AB00C3">
          <w:rPr>
            <w:rStyle w:val="Hyperlink"/>
            <w:lang w:val="en-US"/>
          </w:rPr>
          <w:t>lott@museumderdinge.de</w:t>
        </w:r>
      </w:hyperlink>
      <w:r w:rsidR="00FF1724" w:rsidRPr="00AB00C3">
        <w:rPr>
          <w:lang w:val="en-US"/>
        </w:rPr>
        <w:t xml:space="preserve">. </w:t>
      </w:r>
    </w:p>
    <w:sectPr w:rsidR="009F6A7F" w:rsidRPr="00AB00C3" w:rsidSect="00043A22">
      <w:headerReference w:type="default" r:id="rId22"/>
      <w:footerReference w:type="default" r:id="rId23"/>
      <w:headerReference w:type="first" r:id="rId24"/>
      <w:footerReference w:type="first" r:id="rId25"/>
      <w:pgSz w:w="11906" w:h="16838" w:code="9"/>
      <w:pgMar w:top="3079" w:right="567" w:bottom="454" w:left="3958" w:header="340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089FC3" w14:textId="77777777" w:rsidR="00832007" w:rsidRDefault="00832007" w:rsidP="0069027C">
      <w:pPr>
        <w:spacing w:line="240" w:lineRule="auto"/>
      </w:pPr>
      <w:r>
        <w:separator/>
      </w:r>
    </w:p>
  </w:endnote>
  <w:endnote w:type="continuationSeparator" w:id="0">
    <w:p w14:paraId="68D998B5" w14:textId="77777777" w:rsidR="00832007" w:rsidRDefault="00832007" w:rsidP="0069027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uisse Int'l">
    <w:panose1 w:val="020B0604020202020204"/>
    <w:charset w:val="B2"/>
    <w:family w:val="swiss"/>
    <w:notTrueType/>
    <w:pitch w:val="variable"/>
    <w:sig w:usb0="00002207" w:usb1="00000000" w:usb2="00000008" w:usb3="00000000" w:csb0="000000D7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Suisse Int'l Book">
    <w:altName w:val="Calibri"/>
    <w:panose1 w:val="020B0604020202020204"/>
    <w:charset w:val="4D"/>
    <w:family w:val="swiss"/>
    <w:notTrueType/>
    <w:pitch w:val="variable"/>
    <w:sig w:usb0="00000207" w:usb1="00000000" w:usb2="00000000" w:usb3="00000000" w:csb0="00000097" w:csb1="00000000"/>
  </w:font>
  <w:font w:name="Suisse Int'l Italic">
    <w:altName w:val="Calibri"/>
    <w:panose1 w:val="020B0604020202020204"/>
    <w:charset w:val="4D"/>
    <w:family w:val="swiss"/>
    <w:notTrueType/>
    <w:pitch w:val="variable"/>
    <w:sig w:usb0="00000207" w:usb1="00000000" w:usb2="00000000" w:usb3="00000000" w:csb0="00000097" w:csb1="00000000"/>
  </w:font>
  <w:font w:name="Suisse Int'l Light">
    <w:altName w:val="Arial"/>
    <w:panose1 w:val="020B0604020202020204"/>
    <w:charset w:val="B2"/>
    <w:family w:val="swiss"/>
    <w:notTrueType/>
    <w:pitch w:val="variable"/>
    <w:sig w:usb0="00002207" w:usb1="00000000" w:usb2="00000008" w:usb3="00000000" w:csb0="000000D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pPr w:vertAnchor="page" w:horzAnchor="page" w:tblpX="568" w:tblpYSpec="bottom"/>
      <w:tblOverlap w:val="never"/>
      <w:tblW w:w="0" w:type="auto"/>
      <w:tblLayout w:type="fixed"/>
      <w:tblLook w:val="04A0" w:firstRow="1" w:lastRow="0" w:firstColumn="1" w:lastColumn="0" w:noHBand="0" w:noVBand="1"/>
    </w:tblPr>
    <w:tblGrid>
      <w:gridCol w:w="3119"/>
    </w:tblGrid>
    <w:tr w:rsidR="00292BE6" w:rsidRPr="0069027C" w14:paraId="19C0E2DD" w14:textId="77777777" w:rsidTr="00FB20D3">
      <w:tc>
        <w:tcPr>
          <w:tcW w:w="3119" w:type="dxa"/>
        </w:tcPr>
        <w:p w14:paraId="7575F573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69027C">
            <w:rPr>
              <w:szCs w:val="16"/>
            </w:rPr>
            <w:t>Werkbundarchiv – Museum der Dinge</w:t>
          </w:r>
        </w:p>
        <w:p w14:paraId="49562946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69027C">
            <w:rPr>
              <w:szCs w:val="16"/>
            </w:rPr>
            <w:t>Leipziger Str. 54, 10117 Berlin</w:t>
          </w:r>
        </w:p>
        <w:p w14:paraId="097A3CDF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0464E7">
            <w:rPr>
              <w:rFonts w:asciiTheme="majorHAnsi" w:hAnsiTheme="majorHAnsi"/>
              <w:szCs w:val="16"/>
            </w:rPr>
            <w:t>T</w:t>
          </w:r>
          <w:r w:rsidRPr="0069027C">
            <w:rPr>
              <w:szCs w:val="16"/>
            </w:rPr>
            <w:t> 030 92106311</w:t>
          </w:r>
        </w:p>
        <w:p w14:paraId="317DF3B4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0464E7">
            <w:rPr>
              <w:rFonts w:asciiTheme="majorHAnsi" w:hAnsiTheme="majorHAnsi"/>
              <w:szCs w:val="16"/>
            </w:rPr>
            <w:t>M</w:t>
          </w:r>
          <w:r w:rsidRPr="0069027C">
            <w:rPr>
              <w:szCs w:val="16"/>
            </w:rPr>
            <w:t> info@museumderdinge.de</w:t>
          </w:r>
        </w:p>
        <w:p w14:paraId="47FB1F2D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0464E7">
            <w:rPr>
              <w:rFonts w:asciiTheme="majorHAnsi" w:hAnsiTheme="majorHAnsi"/>
              <w:szCs w:val="16"/>
            </w:rPr>
            <w:t>W</w:t>
          </w:r>
          <w:r w:rsidRPr="0069027C">
            <w:rPr>
              <w:szCs w:val="16"/>
            </w:rPr>
            <w:t> www.museumderdinge.de</w:t>
          </w:r>
        </w:p>
        <w:p w14:paraId="07E7D293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</w:p>
        <w:p w14:paraId="638600FB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69027C">
            <w:rPr>
              <w:szCs w:val="16"/>
            </w:rPr>
            <w:t>Werkbundarchiv e.V.</w:t>
          </w:r>
        </w:p>
        <w:p w14:paraId="26E08423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69027C">
            <w:rPr>
              <w:szCs w:val="16"/>
            </w:rPr>
            <w:t>Amtsgericht Berlin-Charlottenburg</w:t>
          </w:r>
        </w:p>
        <w:p w14:paraId="0E39FC39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69027C">
            <w:rPr>
              <w:szCs w:val="16"/>
            </w:rPr>
            <w:t xml:space="preserve">VR 4803 </w:t>
          </w:r>
          <w:r w:rsidR="00914D68">
            <w:rPr>
              <w:szCs w:val="16"/>
            </w:rPr>
            <w:t>B</w:t>
          </w:r>
        </w:p>
        <w:p w14:paraId="618DD173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69027C">
            <w:rPr>
              <w:szCs w:val="16"/>
            </w:rPr>
            <w:t>Steuernummer 27/647/50029</w:t>
          </w:r>
        </w:p>
        <w:p w14:paraId="18A91234" w14:textId="77777777" w:rsidR="00FD2CB4" w:rsidRDefault="00FD2CB4" w:rsidP="00292BE6">
          <w:pPr>
            <w:pStyle w:val="Fuzeile"/>
            <w:spacing w:line="210" w:lineRule="exact"/>
            <w:rPr>
              <w:rFonts w:asciiTheme="majorHAnsi" w:hAnsiTheme="majorHAnsi"/>
              <w:szCs w:val="16"/>
            </w:rPr>
          </w:pPr>
          <w:r w:rsidRPr="0069027C">
            <w:rPr>
              <w:szCs w:val="16"/>
            </w:rPr>
            <w:t>Berliner Volksbank</w:t>
          </w:r>
        </w:p>
        <w:p w14:paraId="292C1E2C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0464E7">
            <w:rPr>
              <w:rFonts w:asciiTheme="majorHAnsi" w:hAnsiTheme="majorHAnsi"/>
              <w:szCs w:val="16"/>
            </w:rPr>
            <w:t>IBAN</w:t>
          </w:r>
          <w:r w:rsidRPr="0069027C">
            <w:rPr>
              <w:szCs w:val="16"/>
            </w:rPr>
            <w:t> DE86 1009 0000 3309 4310 05</w:t>
          </w:r>
        </w:p>
        <w:p w14:paraId="1C8E4A30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0464E7">
            <w:rPr>
              <w:rFonts w:asciiTheme="majorHAnsi" w:hAnsiTheme="majorHAnsi"/>
              <w:szCs w:val="16"/>
            </w:rPr>
            <w:t>BIC</w:t>
          </w:r>
          <w:r w:rsidRPr="0069027C">
            <w:rPr>
              <w:szCs w:val="16"/>
            </w:rPr>
            <w:t> </w:t>
          </w:r>
          <w:r w:rsidRPr="0069027C">
            <w:rPr>
              <w:szCs w:val="16"/>
            </w:rPr>
            <w:t>BEVODEBB</w:t>
          </w:r>
        </w:p>
      </w:tc>
    </w:tr>
    <w:tr w:rsidR="00292BE6" w:rsidRPr="0069027C" w14:paraId="0839C5D2" w14:textId="77777777" w:rsidTr="00FB20D3">
      <w:trPr>
        <w:trHeight w:hRule="exact" w:val="527"/>
      </w:trPr>
      <w:tc>
        <w:tcPr>
          <w:tcW w:w="3119" w:type="dxa"/>
        </w:tcPr>
        <w:p w14:paraId="17CC0072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</w:p>
      </w:tc>
    </w:tr>
  </w:tbl>
  <w:p w14:paraId="2B66C9CE" w14:textId="77777777" w:rsidR="00292BE6" w:rsidRDefault="00292BE6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pPr w:vertAnchor="page" w:horzAnchor="page" w:tblpX="568" w:tblpYSpec="bottom"/>
      <w:tblOverlap w:val="never"/>
      <w:tblW w:w="0" w:type="auto"/>
      <w:tblLayout w:type="fixed"/>
      <w:tblLook w:val="04A0" w:firstRow="1" w:lastRow="0" w:firstColumn="1" w:lastColumn="0" w:noHBand="0" w:noVBand="1"/>
    </w:tblPr>
    <w:tblGrid>
      <w:gridCol w:w="3119"/>
    </w:tblGrid>
    <w:tr w:rsidR="00292BE6" w:rsidRPr="0069027C" w14:paraId="3B2620B2" w14:textId="77777777" w:rsidTr="00FB20D3">
      <w:tc>
        <w:tcPr>
          <w:tcW w:w="3119" w:type="dxa"/>
        </w:tcPr>
        <w:p w14:paraId="57815CB7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69027C">
            <w:rPr>
              <w:szCs w:val="16"/>
            </w:rPr>
            <w:t>Werkbundarchiv – Museum der Dinge</w:t>
          </w:r>
        </w:p>
        <w:p w14:paraId="18CEB279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69027C">
            <w:rPr>
              <w:szCs w:val="16"/>
            </w:rPr>
            <w:t>Leipziger Str. 54, 10117 Berlin</w:t>
          </w:r>
        </w:p>
        <w:p w14:paraId="4CA18534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0464E7">
            <w:rPr>
              <w:rFonts w:asciiTheme="majorHAnsi" w:hAnsiTheme="majorHAnsi"/>
              <w:szCs w:val="16"/>
            </w:rPr>
            <w:t>T</w:t>
          </w:r>
          <w:r w:rsidRPr="0069027C">
            <w:rPr>
              <w:szCs w:val="16"/>
            </w:rPr>
            <w:t> 030 92106311</w:t>
          </w:r>
        </w:p>
        <w:p w14:paraId="6B7FED09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0464E7">
            <w:rPr>
              <w:rFonts w:asciiTheme="majorHAnsi" w:hAnsiTheme="majorHAnsi"/>
              <w:szCs w:val="16"/>
            </w:rPr>
            <w:t>M</w:t>
          </w:r>
          <w:r w:rsidRPr="0069027C">
            <w:rPr>
              <w:szCs w:val="16"/>
            </w:rPr>
            <w:t> info@museumderdinge.de</w:t>
          </w:r>
        </w:p>
        <w:p w14:paraId="25B5679C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0464E7">
            <w:rPr>
              <w:rFonts w:asciiTheme="majorHAnsi" w:hAnsiTheme="majorHAnsi"/>
              <w:szCs w:val="16"/>
            </w:rPr>
            <w:t>W</w:t>
          </w:r>
          <w:r w:rsidRPr="0069027C">
            <w:rPr>
              <w:szCs w:val="16"/>
            </w:rPr>
            <w:t> www.museumderdinge.de</w:t>
          </w:r>
        </w:p>
        <w:p w14:paraId="3B549062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</w:p>
        <w:p w14:paraId="3633C8BC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69027C">
            <w:rPr>
              <w:szCs w:val="16"/>
            </w:rPr>
            <w:t>Werkbundarchiv e.V.</w:t>
          </w:r>
        </w:p>
        <w:p w14:paraId="7BA8928F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69027C">
            <w:rPr>
              <w:szCs w:val="16"/>
            </w:rPr>
            <w:t>Amtsgericht Berlin-Charlottenburg</w:t>
          </w:r>
        </w:p>
        <w:p w14:paraId="0D0B75FB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69027C">
            <w:rPr>
              <w:szCs w:val="16"/>
            </w:rPr>
            <w:t xml:space="preserve">VR 4803 </w:t>
          </w:r>
          <w:r w:rsidR="00D54AF7">
            <w:rPr>
              <w:szCs w:val="16"/>
            </w:rPr>
            <w:t>B</w:t>
          </w:r>
        </w:p>
        <w:p w14:paraId="0BB9E598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69027C">
            <w:rPr>
              <w:szCs w:val="16"/>
            </w:rPr>
            <w:t>Steuernummer 27/647/50029</w:t>
          </w:r>
        </w:p>
        <w:p w14:paraId="75A9AFAA" w14:textId="77777777" w:rsidR="00FD2CB4" w:rsidRDefault="00FD2CB4" w:rsidP="00292BE6">
          <w:pPr>
            <w:pStyle w:val="Fuzeile"/>
            <w:spacing w:line="210" w:lineRule="exact"/>
            <w:rPr>
              <w:rFonts w:asciiTheme="majorHAnsi" w:hAnsiTheme="majorHAnsi"/>
              <w:szCs w:val="16"/>
            </w:rPr>
          </w:pPr>
          <w:r w:rsidRPr="0069027C">
            <w:rPr>
              <w:szCs w:val="16"/>
            </w:rPr>
            <w:t>Berliner Volksbank</w:t>
          </w:r>
        </w:p>
        <w:p w14:paraId="09C4F67C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0464E7">
            <w:rPr>
              <w:rFonts w:asciiTheme="majorHAnsi" w:hAnsiTheme="majorHAnsi"/>
              <w:szCs w:val="16"/>
            </w:rPr>
            <w:t>IBAN</w:t>
          </w:r>
          <w:r w:rsidRPr="0069027C">
            <w:rPr>
              <w:szCs w:val="16"/>
            </w:rPr>
            <w:t> DE86 1009 0000 3309 4310 05</w:t>
          </w:r>
        </w:p>
        <w:p w14:paraId="6430B1E9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  <w:r w:rsidRPr="000464E7">
            <w:rPr>
              <w:rFonts w:asciiTheme="majorHAnsi" w:hAnsiTheme="majorHAnsi"/>
              <w:szCs w:val="16"/>
            </w:rPr>
            <w:t>BIC</w:t>
          </w:r>
          <w:r w:rsidRPr="0069027C">
            <w:rPr>
              <w:szCs w:val="16"/>
            </w:rPr>
            <w:t> </w:t>
          </w:r>
          <w:r w:rsidRPr="0069027C">
            <w:rPr>
              <w:szCs w:val="16"/>
            </w:rPr>
            <w:t>BEVODEBB</w:t>
          </w:r>
        </w:p>
      </w:tc>
    </w:tr>
    <w:tr w:rsidR="00292BE6" w:rsidRPr="0069027C" w14:paraId="4AFACB0A" w14:textId="77777777" w:rsidTr="00FB20D3">
      <w:trPr>
        <w:trHeight w:hRule="exact" w:val="527"/>
      </w:trPr>
      <w:tc>
        <w:tcPr>
          <w:tcW w:w="3119" w:type="dxa"/>
        </w:tcPr>
        <w:p w14:paraId="40C11977" w14:textId="77777777" w:rsidR="00292BE6" w:rsidRPr="0069027C" w:rsidRDefault="00292BE6" w:rsidP="00292BE6">
          <w:pPr>
            <w:pStyle w:val="Fuzeile"/>
            <w:spacing w:line="210" w:lineRule="exact"/>
            <w:rPr>
              <w:szCs w:val="16"/>
            </w:rPr>
          </w:pPr>
        </w:p>
      </w:tc>
    </w:tr>
  </w:tbl>
  <w:p w14:paraId="124C0C30" w14:textId="77777777" w:rsidR="00292BE6" w:rsidRDefault="00292BE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F03B13" w14:textId="77777777" w:rsidR="00832007" w:rsidRDefault="00832007" w:rsidP="0069027C">
      <w:pPr>
        <w:spacing w:line="240" w:lineRule="auto"/>
      </w:pPr>
      <w:r>
        <w:separator/>
      </w:r>
    </w:p>
  </w:footnote>
  <w:footnote w:type="continuationSeparator" w:id="0">
    <w:p w14:paraId="5786AD5E" w14:textId="77777777" w:rsidR="00832007" w:rsidRDefault="00832007" w:rsidP="0069027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pPr w:vertAnchor="page" w:horzAnchor="page" w:tblpX="10207" w:tblpY="483"/>
      <w:tblOverlap w:val="never"/>
      <w:tblW w:w="0" w:type="auto"/>
      <w:tblLayout w:type="fixed"/>
      <w:tblLook w:val="04A0" w:firstRow="1" w:lastRow="0" w:firstColumn="1" w:lastColumn="0" w:noHBand="0" w:noVBand="1"/>
    </w:tblPr>
    <w:tblGrid>
      <w:gridCol w:w="1134"/>
    </w:tblGrid>
    <w:tr w:rsidR="0069027C" w14:paraId="60609448" w14:textId="77777777" w:rsidTr="002C6805">
      <w:tc>
        <w:tcPr>
          <w:tcW w:w="1134" w:type="dxa"/>
        </w:tcPr>
        <w:p w14:paraId="46D1240B" w14:textId="526FF10E" w:rsidR="0069027C" w:rsidRDefault="00787FE7" w:rsidP="002C6805">
          <w:pPr>
            <w:pStyle w:val="Kopfzeile"/>
            <w:jc w:val="right"/>
          </w:pPr>
          <w:r>
            <w:t>Page</w:t>
          </w:r>
          <w:r w:rsidR="0069027C">
            <w:t xml:space="preserve"> </w:t>
          </w:r>
          <w:r w:rsidR="0069027C">
            <w:fldChar w:fldCharType="begin"/>
          </w:r>
          <w:r w:rsidR="0069027C">
            <w:instrText xml:space="preserve"> PAGE  </w:instrText>
          </w:r>
          <w:r w:rsidR="0069027C">
            <w:fldChar w:fldCharType="separate"/>
          </w:r>
          <w:r w:rsidR="0069027C">
            <w:rPr>
              <w:noProof/>
            </w:rPr>
            <w:t>2</w:t>
          </w:r>
          <w:r w:rsidR="0069027C">
            <w:fldChar w:fldCharType="end"/>
          </w:r>
          <w:r w:rsidR="0069027C">
            <w:t>/</w:t>
          </w:r>
          <w:fldSimple w:instr=" NUMPAGES  ">
            <w:r w:rsidR="0069027C">
              <w:rPr>
                <w:noProof/>
              </w:rPr>
              <w:t>4</w:t>
            </w:r>
          </w:fldSimple>
        </w:p>
      </w:tc>
    </w:tr>
  </w:tbl>
  <w:tbl>
    <w:tblPr>
      <w:tblStyle w:val="Tabellenraster"/>
      <w:tblpPr w:vertAnchor="page" w:horzAnchor="margin" w:tblpY="483"/>
      <w:tblOverlap w:val="never"/>
      <w:tblW w:w="0" w:type="auto"/>
      <w:tblLayout w:type="fixed"/>
      <w:tblLook w:val="04A0" w:firstRow="1" w:lastRow="0" w:firstColumn="1" w:lastColumn="0" w:noHBand="0" w:noVBand="1"/>
    </w:tblPr>
    <w:tblGrid>
      <w:gridCol w:w="5954"/>
    </w:tblGrid>
    <w:tr w:rsidR="00292BE6" w14:paraId="5F1E193D" w14:textId="77777777" w:rsidTr="00292BE6">
      <w:tc>
        <w:tcPr>
          <w:tcW w:w="5954" w:type="dxa"/>
        </w:tcPr>
        <w:p w14:paraId="742589A3" w14:textId="79599E40" w:rsidR="00292BE6" w:rsidRPr="00932437" w:rsidRDefault="00787FE7" w:rsidP="00292BE6">
          <w:pPr>
            <w:pStyle w:val="Kopfzeile"/>
            <w:rPr>
              <w:lang w:val="en-GB"/>
            </w:rPr>
          </w:pPr>
          <w:r w:rsidRPr="00932437">
            <w:rPr>
              <w:lang w:val="en-GB"/>
            </w:rPr>
            <w:t>Press Photos</w:t>
          </w:r>
          <w:r w:rsidR="00932437" w:rsidRPr="00932437">
            <w:rPr>
              <w:lang w:val="en-GB"/>
            </w:rPr>
            <w:t xml:space="preserve"> </w:t>
          </w:r>
        </w:p>
      </w:tc>
    </w:tr>
  </w:tbl>
  <w:p w14:paraId="20BB3013" w14:textId="77777777" w:rsidR="0069027C" w:rsidRDefault="0069027C">
    <w:pPr>
      <w:pStyle w:val="Kopfzeile"/>
    </w:pPr>
    <w:r>
      <w:rPr>
        <w:noProof/>
        <w14:ligatures w14:val="standardContextual"/>
      </w:rPr>
      <w:drawing>
        <wp:anchor distT="0" distB="0" distL="114300" distR="114300" simplePos="0" relativeHeight="251660288" behindDoc="1" locked="1" layoutInCell="1" allowOverlap="1" wp14:anchorId="5F9FDCB5" wp14:editId="37BD23F2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9040" cy="10690225"/>
          <wp:effectExtent l="0" t="0" r="0" b="0"/>
          <wp:wrapNone/>
          <wp:docPr id="1703570738" name="Grafik 17035707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95192402" name="Grafik 79519240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040" cy="10690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pPr w:vertAnchor="page" w:horzAnchor="page" w:tblpX="10207" w:tblpY="483"/>
      <w:tblW w:w="0" w:type="auto"/>
      <w:tblLayout w:type="fixed"/>
      <w:tblLook w:val="04A0" w:firstRow="1" w:lastRow="0" w:firstColumn="1" w:lastColumn="0" w:noHBand="0" w:noVBand="1"/>
    </w:tblPr>
    <w:tblGrid>
      <w:gridCol w:w="1134"/>
    </w:tblGrid>
    <w:tr w:rsidR="0069027C" w14:paraId="76128EB5" w14:textId="77777777" w:rsidTr="00292BE6">
      <w:tc>
        <w:tcPr>
          <w:tcW w:w="1134" w:type="dxa"/>
        </w:tcPr>
        <w:p w14:paraId="60F36FBD" w14:textId="03628103" w:rsidR="0069027C" w:rsidRDefault="00787FE7" w:rsidP="00292BE6">
          <w:pPr>
            <w:pStyle w:val="Kopfzeile"/>
            <w:jc w:val="right"/>
          </w:pPr>
          <w:r>
            <w:t>Page</w:t>
          </w:r>
          <w:r w:rsidR="0069027C">
            <w:t xml:space="preserve"> </w:t>
          </w:r>
          <w:r w:rsidR="0069027C">
            <w:fldChar w:fldCharType="begin"/>
          </w:r>
          <w:r w:rsidR="0069027C">
            <w:instrText xml:space="preserve"> PAGE  </w:instrText>
          </w:r>
          <w:r w:rsidR="0069027C">
            <w:fldChar w:fldCharType="separate"/>
          </w:r>
          <w:r w:rsidR="0069027C">
            <w:rPr>
              <w:noProof/>
            </w:rPr>
            <w:t>2</w:t>
          </w:r>
          <w:r w:rsidR="0069027C">
            <w:fldChar w:fldCharType="end"/>
          </w:r>
          <w:r w:rsidR="0069027C">
            <w:t>/</w:t>
          </w:r>
          <w:fldSimple w:instr=" NUMPAGES  ">
            <w:r w:rsidR="0069027C">
              <w:rPr>
                <w:noProof/>
              </w:rPr>
              <w:t>4</w:t>
            </w:r>
          </w:fldSimple>
        </w:p>
      </w:tc>
    </w:tr>
  </w:tbl>
  <w:tbl>
    <w:tblPr>
      <w:tblStyle w:val="Tabellenraster"/>
      <w:tblpPr w:rightFromText="1418" w:vertAnchor="page" w:horzAnchor="margin" w:tblpY="387"/>
      <w:tblW w:w="0" w:type="auto"/>
      <w:tblLayout w:type="fixed"/>
      <w:tblLook w:val="04A0" w:firstRow="1" w:lastRow="0" w:firstColumn="1" w:lastColumn="0" w:noHBand="0" w:noVBand="1"/>
    </w:tblPr>
    <w:tblGrid>
      <w:gridCol w:w="5529"/>
    </w:tblGrid>
    <w:tr w:rsidR="00593C4A" w:rsidRPr="002C6805" w14:paraId="44D22041" w14:textId="77777777" w:rsidTr="00787FE7">
      <w:tc>
        <w:tcPr>
          <w:tcW w:w="5529" w:type="dxa"/>
        </w:tcPr>
        <w:p w14:paraId="40F9A8EB" w14:textId="0E3968ED" w:rsidR="00593C4A" w:rsidRPr="001D48BA" w:rsidRDefault="00787FE7" w:rsidP="00593C4A">
          <w:pPr>
            <w:pStyle w:val="berschriftH11"/>
            <w:rPr>
              <w:rFonts w:ascii="Suisse Int'l Book" w:hAnsi="Suisse Int'l Book" w:cstheme="majorHAnsi"/>
              <w:color w:val="000000" w:themeColor="text1"/>
            </w:rPr>
          </w:pPr>
          <w:r>
            <w:rPr>
              <w:rFonts w:ascii="Suisse Int'l Book" w:hAnsi="Suisse Int'l Book" w:cstheme="majorHAnsi"/>
              <w:color w:val="000000" w:themeColor="text1"/>
            </w:rPr>
            <w:t xml:space="preserve">Press </w:t>
          </w:r>
          <w:r w:rsidRPr="00787FE7">
            <w:rPr>
              <w:rFonts w:ascii="Suisse Int'l Book" w:hAnsi="Suisse Int'l Book" w:cstheme="majorHAnsi"/>
              <w:color w:val="000000" w:themeColor="text1"/>
              <w:lang w:val="en-GB"/>
            </w:rPr>
            <w:t>Photos</w:t>
          </w:r>
          <w:r>
            <w:rPr>
              <w:rFonts w:ascii="Suisse Int'l Book" w:hAnsi="Suisse Int'l Book" w:cstheme="majorHAnsi"/>
              <w:color w:val="000000" w:themeColor="text1"/>
            </w:rPr>
            <w:t xml:space="preserve"> Information</w:t>
          </w:r>
          <w:r w:rsidR="005365CF" w:rsidRPr="001D48BA">
            <w:rPr>
              <w:rFonts w:ascii="Suisse Int'l Book" w:hAnsi="Suisse Int'l Book" w:cstheme="majorHAnsi"/>
              <w:color w:val="000000" w:themeColor="text1"/>
            </w:rPr>
            <w:t xml:space="preserve"> </w:t>
          </w:r>
        </w:p>
      </w:tc>
    </w:tr>
  </w:tbl>
  <w:p w14:paraId="4C2C3222" w14:textId="77777777" w:rsidR="0069027C" w:rsidRDefault="0069027C" w:rsidP="004D4B0A">
    <w:pPr>
      <w:pStyle w:val="Kopfzeile"/>
      <w:spacing w:line="120" w:lineRule="exact"/>
    </w:pPr>
    <w:r>
      <w:rPr>
        <w:noProof/>
        <w14:ligatures w14:val="standardContextual"/>
      </w:rPr>
      <w:drawing>
        <wp:anchor distT="0" distB="0" distL="114300" distR="114300" simplePos="0" relativeHeight="251658240" behindDoc="1" locked="1" layoutInCell="1" allowOverlap="1" wp14:anchorId="29829C5F" wp14:editId="12B5A2BC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9040" cy="10690225"/>
          <wp:effectExtent l="0" t="0" r="0" b="0"/>
          <wp:wrapNone/>
          <wp:docPr id="1067000382" name="Grafik 106700038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17730294" name="Grafik 14177302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040" cy="10690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8F031F"/>
    <w:multiLevelType w:val="hybridMultilevel"/>
    <w:tmpl w:val="83FE49F0"/>
    <w:lvl w:ilvl="0" w:tplc="11B0EC24">
      <w:start w:val="1"/>
      <w:numFmt w:val="bullet"/>
      <w:pStyle w:val="AufzhlungBullet"/>
      <w:lvlText w:val="•"/>
      <w:lvlJc w:val="left"/>
      <w:pPr>
        <w:ind w:left="720" w:hanging="360"/>
      </w:pPr>
      <w:rPr>
        <w:rFonts w:ascii="Suisse Int'l" w:hAnsi="Suisse Int'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C6E69C6"/>
    <w:multiLevelType w:val="hybridMultilevel"/>
    <w:tmpl w:val="AE3CDC0C"/>
    <w:lvl w:ilvl="0" w:tplc="65B2EDDC">
      <w:numFmt w:val="bullet"/>
      <w:lvlText w:val="•"/>
      <w:lvlJc w:val="left"/>
      <w:pPr>
        <w:ind w:left="720" w:hanging="360"/>
      </w:pPr>
      <w:rPr>
        <w:rFonts w:ascii="Suisse Int'l" w:eastAsiaTheme="minorHAnsi" w:hAnsi="Suisse Int'l" w:cs="Suisse Int'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71166669">
    <w:abstractNumId w:val="0"/>
  </w:num>
  <w:num w:numId="2" w16cid:durableId="162477256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01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65CF"/>
    <w:rsid w:val="00016390"/>
    <w:rsid w:val="00021152"/>
    <w:rsid w:val="000310E6"/>
    <w:rsid w:val="00043A22"/>
    <w:rsid w:val="00072D60"/>
    <w:rsid w:val="000A6476"/>
    <w:rsid w:val="000A7926"/>
    <w:rsid w:val="000C3605"/>
    <w:rsid w:val="000D147F"/>
    <w:rsid w:val="000F0A76"/>
    <w:rsid w:val="000F753F"/>
    <w:rsid w:val="00105129"/>
    <w:rsid w:val="0011011D"/>
    <w:rsid w:val="0011090D"/>
    <w:rsid w:val="00120797"/>
    <w:rsid w:val="001423F3"/>
    <w:rsid w:val="00185F02"/>
    <w:rsid w:val="00195DA0"/>
    <w:rsid w:val="001D48BA"/>
    <w:rsid w:val="001E1D85"/>
    <w:rsid w:val="00200113"/>
    <w:rsid w:val="00213475"/>
    <w:rsid w:val="00246079"/>
    <w:rsid w:val="00252581"/>
    <w:rsid w:val="00256123"/>
    <w:rsid w:val="00276E80"/>
    <w:rsid w:val="00281654"/>
    <w:rsid w:val="0028670D"/>
    <w:rsid w:val="00286AD8"/>
    <w:rsid w:val="00292BE6"/>
    <w:rsid w:val="002C6741"/>
    <w:rsid w:val="002C6805"/>
    <w:rsid w:val="002C7C53"/>
    <w:rsid w:val="002D0B42"/>
    <w:rsid w:val="002E3596"/>
    <w:rsid w:val="00302948"/>
    <w:rsid w:val="0031363E"/>
    <w:rsid w:val="0031506F"/>
    <w:rsid w:val="0032245E"/>
    <w:rsid w:val="00326D3C"/>
    <w:rsid w:val="003321F7"/>
    <w:rsid w:val="0033789D"/>
    <w:rsid w:val="00364EE9"/>
    <w:rsid w:val="003710A7"/>
    <w:rsid w:val="003764F6"/>
    <w:rsid w:val="003870E4"/>
    <w:rsid w:val="0038715B"/>
    <w:rsid w:val="003A778A"/>
    <w:rsid w:val="003B6B42"/>
    <w:rsid w:val="003C0A43"/>
    <w:rsid w:val="003F2D36"/>
    <w:rsid w:val="003F41BE"/>
    <w:rsid w:val="00415E50"/>
    <w:rsid w:val="00440448"/>
    <w:rsid w:val="00440A69"/>
    <w:rsid w:val="0045315D"/>
    <w:rsid w:val="004610C9"/>
    <w:rsid w:val="004742E6"/>
    <w:rsid w:val="0047792E"/>
    <w:rsid w:val="004851AC"/>
    <w:rsid w:val="00490514"/>
    <w:rsid w:val="00490E2C"/>
    <w:rsid w:val="004A6910"/>
    <w:rsid w:val="004B1D8D"/>
    <w:rsid w:val="004C1ABC"/>
    <w:rsid w:val="004C60F1"/>
    <w:rsid w:val="004D0563"/>
    <w:rsid w:val="004D4B0A"/>
    <w:rsid w:val="004F0EF3"/>
    <w:rsid w:val="00504BB1"/>
    <w:rsid w:val="00515C5B"/>
    <w:rsid w:val="00516C0F"/>
    <w:rsid w:val="00526023"/>
    <w:rsid w:val="005365CF"/>
    <w:rsid w:val="0056310F"/>
    <w:rsid w:val="00572074"/>
    <w:rsid w:val="00574341"/>
    <w:rsid w:val="00575B82"/>
    <w:rsid w:val="00585FC1"/>
    <w:rsid w:val="00593C4A"/>
    <w:rsid w:val="005D0BF5"/>
    <w:rsid w:val="005D7E71"/>
    <w:rsid w:val="005E6A2E"/>
    <w:rsid w:val="005F3493"/>
    <w:rsid w:val="005F7B51"/>
    <w:rsid w:val="00632483"/>
    <w:rsid w:val="00645522"/>
    <w:rsid w:val="0066468C"/>
    <w:rsid w:val="0069027C"/>
    <w:rsid w:val="006A6322"/>
    <w:rsid w:val="006E19E9"/>
    <w:rsid w:val="006E47A4"/>
    <w:rsid w:val="006F68BB"/>
    <w:rsid w:val="00704337"/>
    <w:rsid w:val="00704DE5"/>
    <w:rsid w:val="007067AA"/>
    <w:rsid w:val="00714D28"/>
    <w:rsid w:val="00730AEB"/>
    <w:rsid w:val="0076430D"/>
    <w:rsid w:val="00764C5D"/>
    <w:rsid w:val="00777F7D"/>
    <w:rsid w:val="00784364"/>
    <w:rsid w:val="00785E69"/>
    <w:rsid w:val="00787FE7"/>
    <w:rsid w:val="007E1D8E"/>
    <w:rsid w:val="007E5D83"/>
    <w:rsid w:val="007F3026"/>
    <w:rsid w:val="0080106F"/>
    <w:rsid w:val="0080312F"/>
    <w:rsid w:val="00827B9B"/>
    <w:rsid w:val="00832007"/>
    <w:rsid w:val="0084060C"/>
    <w:rsid w:val="00845C91"/>
    <w:rsid w:val="00857E37"/>
    <w:rsid w:val="00860631"/>
    <w:rsid w:val="008C1A40"/>
    <w:rsid w:val="008C6479"/>
    <w:rsid w:val="008C6D80"/>
    <w:rsid w:val="008D5BA3"/>
    <w:rsid w:val="008E7181"/>
    <w:rsid w:val="00910E2C"/>
    <w:rsid w:val="0091122B"/>
    <w:rsid w:val="00914D68"/>
    <w:rsid w:val="00915543"/>
    <w:rsid w:val="00932437"/>
    <w:rsid w:val="009346F6"/>
    <w:rsid w:val="00936B6B"/>
    <w:rsid w:val="009827B0"/>
    <w:rsid w:val="00983C1E"/>
    <w:rsid w:val="009956BF"/>
    <w:rsid w:val="009A2D2B"/>
    <w:rsid w:val="009B5CA3"/>
    <w:rsid w:val="009D6544"/>
    <w:rsid w:val="009E7CFC"/>
    <w:rsid w:val="009F4C7E"/>
    <w:rsid w:val="009F6A7F"/>
    <w:rsid w:val="00A05177"/>
    <w:rsid w:val="00A06D39"/>
    <w:rsid w:val="00A074E8"/>
    <w:rsid w:val="00A10B85"/>
    <w:rsid w:val="00A172DB"/>
    <w:rsid w:val="00A20013"/>
    <w:rsid w:val="00A5411A"/>
    <w:rsid w:val="00A56C48"/>
    <w:rsid w:val="00A61F77"/>
    <w:rsid w:val="00A750F0"/>
    <w:rsid w:val="00AA2534"/>
    <w:rsid w:val="00AA4C0A"/>
    <w:rsid w:val="00AA77C2"/>
    <w:rsid w:val="00AB00C3"/>
    <w:rsid w:val="00AD3094"/>
    <w:rsid w:val="00AE0338"/>
    <w:rsid w:val="00AE338E"/>
    <w:rsid w:val="00AF109C"/>
    <w:rsid w:val="00AF6289"/>
    <w:rsid w:val="00B06C02"/>
    <w:rsid w:val="00B22914"/>
    <w:rsid w:val="00B44978"/>
    <w:rsid w:val="00B61B5F"/>
    <w:rsid w:val="00B968ED"/>
    <w:rsid w:val="00BB0073"/>
    <w:rsid w:val="00BB6A91"/>
    <w:rsid w:val="00BC25D9"/>
    <w:rsid w:val="00BC2CB8"/>
    <w:rsid w:val="00BE069E"/>
    <w:rsid w:val="00BE3821"/>
    <w:rsid w:val="00BE4749"/>
    <w:rsid w:val="00C01EC8"/>
    <w:rsid w:val="00C3015F"/>
    <w:rsid w:val="00C50C78"/>
    <w:rsid w:val="00C627EB"/>
    <w:rsid w:val="00C82675"/>
    <w:rsid w:val="00C826FA"/>
    <w:rsid w:val="00C90407"/>
    <w:rsid w:val="00CA0B3A"/>
    <w:rsid w:val="00CA67D5"/>
    <w:rsid w:val="00CB20B9"/>
    <w:rsid w:val="00CC2B0F"/>
    <w:rsid w:val="00CD4340"/>
    <w:rsid w:val="00CD7D1C"/>
    <w:rsid w:val="00D17F76"/>
    <w:rsid w:val="00D35694"/>
    <w:rsid w:val="00D36859"/>
    <w:rsid w:val="00D40A0B"/>
    <w:rsid w:val="00D46DED"/>
    <w:rsid w:val="00D54AF7"/>
    <w:rsid w:val="00D55D05"/>
    <w:rsid w:val="00D635FD"/>
    <w:rsid w:val="00D6407C"/>
    <w:rsid w:val="00D83368"/>
    <w:rsid w:val="00D92C92"/>
    <w:rsid w:val="00D9324E"/>
    <w:rsid w:val="00DA014F"/>
    <w:rsid w:val="00DA36DC"/>
    <w:rsid w:val="00DB1924"/>
    <w:rsid w:val="00DC4EE7"/>
    <w:rsid w:val="00DD48FE"/>
    <w:rsid w:val="00DD52F4"/>
    <w:rsid w:val="00DF1272"/>
    <w:rsid w:val="00DF491F"/>
    <w:rsid w:val="00E179D2"/>
    <w:rsid w:val="00E510F3"/>
    <w:rsid w:val="00E639E6"/>
    <w:rsid w:val="00E63EE2"/>
    <w:rsid w:val="00E861B4"/>
    <w:rsid w:val="00E92297"/>
    <w:rsid w:val="00E9575B"/>
    <w:rsid w:val="00EB0D62"/>
    <w:rsid w:val="00EC1896"/>
    <w:rsid w:val="00EC7D91"/>
    <w:rsid w:val="00ED1CC8"/>
    <w:rsid w:val="00ED5D77"/>
    <w:rsid w:val="00EE429E"/>
    <w:rsid w:val="00EF7ADE"/>
    <w:rsid w:val="00F2490F"/>
    <w:rsid w:val="00F35383"/>
    <w:rsid w:val="00F47EE1"/>
    <w:rsid w:val="00F640F9"/>
    <w:rsid w:val="00F76D16"/>
    <w:rsid w:val="00FB21A0"/>
    <w:rsid w:val="00FB2270"/>
    <w:rsid w:val="00FC68F3"/>
    <w:rsid w:val="00FD0753"/>
    <w:rsid w:val="00FD2CB4"/>
    <w:rsid w:val="00FD6DF6"/>
    <w:rsid w:val="00FF1724"/>
    <w:rsid w:val="00FF5C54"/>
    <w:rsid w:val="00FF7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1A09AE"/>
  <w15:chartTrackingRefBased/>
  <w15:docId w15:val="{CE072165-3B15-C04E-8A2B-55BCDFA33E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 w:qFormat="1"/>
    <w:lsdException w:name="heading 2" w:semiHidden="1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5E50"/>
    <w:pPr>
      <w:spacing w:after="0" w:line="260" w:lineRule="atLeast"/>
    </w:pPr>
    <w:rPr>
      <w:kern w:val="8"/>
      <w:sz w:val="20"/>
      <w14:ligatures w14:val="none"/>
    </w:rPr>
  </w:style>
  <w:style w:type="paragraph" w:styleId="berschrift2">
    <w:name w:val="heading 2"/>
    <w:basedOn w:val="Standard"/>
    <w:next w:val="Standard"/>
    <w:link w:val="berschrift2Zchn"/>
    <w:uiPriority w:val="9"/>
    <w:semiHidden/>
    <w:qFormat/>
    <w:rsid w:val="00A61F7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F6A7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DB1924"/>
    <w:pPr>
      <w:spacing w:after="0" w:line="240" w:lineRule="auto"/>
    </w:pPr>
    <w:tblPr>
      <w:tblCellMar>
        <w:left w:w="0" w:type="dxa"/>
        <w:right w:w="0" w:type="dxa"/>
      </w:tblCellMar>
    </w:tblPr>
  </w:style>
  <w:style w:type="paragraph" w:styleId="Kopfzeile">
    <w:name w:val="header"/>
    <w:basedOn w:val="Standard"/>
    <w:link w:val="KopfzeileZchn"/>
    <w:uiPriority w:val="99"/>
    <w:semiHidden/>
    <w:rsid w:val="0069027C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69027C"/>
    <w:rPr>
      <w:kern w:val="8"/>
      <w:sz w:val="20"/>
      <w14:ligatures w14:val="none"/>
    </w:rPr>
  </w:style>
  <w:style w:type="paragraph" w:styleId="Fuzeile">
    <w:name w:val="footer"/>
    <w:basedOn w:val="Standard"/>
    <w:link w:val="FuzeileZchn"/>
    <w:uiPriority w:val="99"/>
    <w:semiHidden/>
    <w:rsid w:val="003710A7"/>
    <w:pPr>
      <w:tabs>
        <w:tab w:val="center" w:pos="4536"/>
        <w:tab w:val="right" w:pos="9072"/>
      </w:tabs>
      <w:spacing w:line="120" w:lineRule="exact"/>
    </w:pPr>
    <w:rPr>
      <w:sz w:val="16"/>
    </w:r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3710A7"/>
    <w:rPr>
      <w:kern w:val="8"/>
      <w:sz w:val="16"/>
      <w14:ligatures w14:val="none"/>
    </w:rPr>
  </w:style>
  <w:style w:type="character" w:customStyle="1" w:styleId="SuisseIntlItalic">
    <w:name w:val="_Suisse Int'l Italic"/>
    <w:basedOn w:val="Absatz-Standardschriftart"/>
    <w:uiPriority w:val="1"/>
    <w:qFormat/>
    <w:rsid w:val="001E1D85"/>
    <w:rPr>
      <w:rFonts w:ascii="Suisse Int'l Italic" w:hAnsi="Suisse Int'l Italic"/>
    </w:rPr>
  </w:style>
  <w:style w:type="character" w:customStyle="1" w:styleId="SuisseIntlUnterstreichen">
    <w:name w:val="_Suisse Int'l Unterstreichen"/>
    <w:basedOn w:val="Absatz-Standardschriftart"/>
    <w:uiPriority w:val="1"/>
    <w:qFormat/>
    <w:rsid w:val="001E1D85"/>
    <w:rPr>
      <w:u w:val="single"/>
    </w:rPr>
  </w:style>
  <w:style w:type="paragraph" w:customStyle="1" w:styleId="berschriftH11">
    <w:name w:val="_Überschrift H1_1"/>
    <w:basedOn w:val="Standard"/>
    <w:qFormat/>
    <w:rsid w:val="004D4B0A"/>
    <w:pPr>
      <w:keepNext/>
      <w:keepLines/>
      <w:suppressAutoHyphens/>
      <w:spacing w:line="460" w:lineRule="exact"/>
    </w:pPr>
    <w:rPr>
      <w:rFonts w:asciiTheme="majorHAnsi" w:hAnsiTheme="majorHAnsi"/>
      <w:sz w:val="42"/>
      <w:szCs w:val="42"/>
    </w:rPr>
  </w:style>
  <w:style w:type="paragraph" w:customStyle="1" w:styleId="berschriftH2">
    <w:name w:val="_Überschrift H2"/>
    <w:basedOn w:val="Standard"/>
    <w:qFormat/>
    <w:rsid w:val="00490514"/>
    <w:pPr>
      <w:keepNext/>
      <w:keepLines/>
      <w:suppressAutoHyphens/>
      <w:spacing w:before="120" w:after="960" w:line="340" w:lineRule="exact"/>
    </w:pPr>
    <w:rPr>
      <w:sz w:val="26"/>
      <w:szCs w:val="26"/>
      <w:lang w:val="en-US"/>
    </w:rPr>
  </w:style>
  <w:style w:type="paragraph" w:styleId="Listenabsatz">
    <w:name w:val="List Paragraph"/>
    <w:basedOn w:val="Standard"/>
    <w:uiPriority w:val="34"/>
    <w:semiHidden/>
    <w:qFormat/>
    <w:rsid w:val="004D4B0A"/>
    <w:pPr>
      <w:ind w:left="720"/>
      <w:contextualSpacing/>
    </w:pPr>
  </w:style>
  <w:style w:type="paragraph" w:customStyle="1" w:styleId="AufzhlungBullet">
    <w:name w:val="_Aufzählung Bullet"/>
    <w:basedOn w:val="Listenabsatz"/>
    <w:qFormat/>
    <w:rsid w:val="002C6805"/>
    <w:pPr>
      <w:numPr>
        <w:numId w:val="1"/>
      </w:numPr>
      <w:ind w:left="142" w:hanging="142"/>
    </w:pPr>
  </w:style>
  <w:style w:type="paragraph" w:customStyle="1" w:styleId="berschriftH12">
    <w:name w:val="_Überschrift H1_2"/>
    <w:basedOn w:val="berschriftH11"/>
    <w:qFormat/>
    <w:rsid w:val="00292BE6"/>
    <w:pPr>
      <w:framePr w:wrap="around" w:vAnchor="page" w:hAnchor="margin" w:y="387"/>
    </w:pPr>
    <w:rPr>
      <w:rFonts w:ascii="Suisse Int'l Light" w:hAnsi="Suisse Int'l Light" w:cs="Suisse Int'l Light"/>
    </w:rPr>
  </w:style>
  <w:style w:type="character" w:styleId="Hyperlink">
    <w:name w:val="Hyperlink"/>
    <w:basedOn w:val="Absatz-Standardschriftart"/>
    <w:uiPriority w:val="99"/>
    <w:unhideWhenUsed/>
    <w:rsid w:val="004F0EF3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F0EF3"/>
    <w:rPr>
      <w:color w:val="605E5C"/>
      <w:shd w:val="clear" w:color="auto" w:fill="E1DFDD"/>
    </w:rPr>
  </w:style>
  <w:style w:type="table" w:styleId="TabellemithellemGitternetz">
    <w:name w:val="Grid Table Light"/>
    <w:basedOn w:val="NormaleTabelle"/>
    <w:uiPriority w:val="40"/>
    <w:rsid w:val="00FF7C9E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berarbeitung">
    <w:name w:val="Revision"/>
    <w:hidden/>
    <w:uiPriority w:val="99"/>
    <w:semiHidden/>
    <w:rsid w:val="00ED1CC8"/>
    <w:pPr>
      <w:spacing w:after="0" w:line="240" w:lineRule="auto"/>
    </w:pPr>
    <w:rPr>
      <w:kern w:val="8"/>
      <w:sz w:val="20"/>
      <w14:ligatures w14:val="non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38715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8715B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8715B"/>
    <w:rPr>
      <w:kern w:val="8"/>
      <w:sz w:val="20"/>
      <w:szCs w:val="20"/>
      <w14:ligatures w14:val="non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8715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8715B"/>
    <w:rPr>
      <w:b/>
      <w:bCs/>
      <w:kern w:val="8"/>
      <w:sz w:val="20"/>
      <w:szCs w:val="20"/>
      <w14:ligatures w14:val="none"/>
    </w:rPr>
  </w:style>
  <w:style w:type="paragraph" w:customStyle="1" w:styleId="berschriftH3">
    <w:name w:val="_Überschrift H3"/>
    <w:basedOn w:val="berschrift3"/>
    <w:qFormat/>
    <w:rsid w:val="005F3493"/>
    <w:pPr>
      <w:spacing w:before="480" w:after="120"/>
    </w:pPr>
    <w:rPr>
      <w:color w:val="000000" w:themeColor="text1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F6A7F"/>
    <w:rPr>
      <w:rFonts w:asciiTheme="majorHAnsi" w:eastAsiaTheme="majorEastAsia" w:hAnsiTheme="majorHAnsi" w:cstheme="majorBidi"/>
      <w:color w:val="1F3763" w:themeColor="accent1" w:themeShade="7F"/>
      <w:kern w:val="8"/>
      <w:sz w:val="24"/>
      <w:szCs w:val="24"/>
      <w14:ligatures w14:val="none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A61F77"/>
    <w:rPr>
      <w:rFonts w:asciiTheme="majorHAnsi" w:eastAsiaTheme="majorEastAsia" w:hAnsiTheme="majorHAnsi" w:cstheme="majorBidi"/>
      <w:color w:val="2F5496" w:themeColor="accent1" w:themeShade="BF"/>
      <w:kern w:val="8"/>
      <w:sz w:val="26"/>
      <w:szCs w:val="26"/>
      <w14:ligatures w14:val="none"/>
    </w:rPr>
  </w:style>
  <w:style w:type="character" w:styleId="BesuchterLink">
    <w:name w:val="FollowedHyperlink"/>
    <w:basedOn w:val="Absatz-Standardschriftart"/>
    <w:uiPriority w:val="99"/>
    <w:semiHidden/>
    <w:unhideWhenUsed/>
    <w:rsid w:val="005D7E7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37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856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8874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34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55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726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707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8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801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16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496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2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34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053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097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32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818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715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6829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64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28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10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99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720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25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13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505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2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72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04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64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4977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78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357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6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9223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105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0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433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088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324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7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94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05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99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284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977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902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61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1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97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323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032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275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9659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792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8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58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814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166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024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48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154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309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434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463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500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4454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745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626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053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139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354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8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517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74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20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624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92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8439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547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79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040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869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82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167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0306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86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538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954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2294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896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68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7656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239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41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923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054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731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759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mailto:lott@museumderdinge.de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yperlink" Target="maito:lott@museumderdinge.de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florentinenadolni/Desktop/MDD_Stellenausschreibung.dot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Werkbundarchiv">
      <a:majorFont>
        <a:latin typeface="Suisse Int'l Book"/>
        <a:ea typeface=""/>
        <a:cs typeface=""/>
      </a:majorFont>
      <a:minorFont>
        <a:latin typeface="Suisse Int'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MDD_Stellenausschreibung.dotx</Template>
  <TotalTime>0</TotalTime>
  <Pages>5</Pages>
  <Words>449</Words>
  <Characters>2834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Stellenausschreibung</vt:lpstr>
    </vt:vector>
  </TitlesOfParts>
  <Company>Werkbundarchiv – Museum der Dinge</Company>
  <LinksUpToDate>false</LinksUpToDate>
  <CharactersWithSpaces>3277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Stellenausschreibung</dc:title>
  <dc:subject/>
  <dc:creator>Florentine Nadolni</dc:creator>
  <cp:keywords/>
  <dc:description/>
  <cp:lastModifiedBy>Lotte Thaa</cp:lastModifiedBy>
  <cp:revision>2</cp:revision>
  <cp:lastPrinted>2025-06-10T11:13:00Z</cp:lastPrinted>
  <dcterms:created xsi:type="dcterms:W3CDTF">2026-03-30T09:47:00Z</dcterms:created>
  <dcterms:modified xsi:type="dcterms:W3CDTF">2026-03-30T09:47:00Z</dcterms:modified>
</cp:coreProperties>
</file>